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Look w:val="0000"/>
      </w:tblPr>
      <w:tblGrid>
        <w:gridCol w:w="4785"/>
        <w:gridCol w:w="5100"/>
      </w:tblGrid>
      <w:tr w:rsidR="00FC4A18" w:rsidRPr="001913E9" w:rsidTr="00E77200">
        <w:tc>
          <w:tcPr>
            <w:tcW w:w="4785" w:type="dxa"/>
          </w:tcPr>
          <w:p w:rsidR="00FC4A18" w:rsidRDefault="00FC4A18" w:rsidP="009E6594">
            <w:pPr>
              <w:jc w:val="center"/>
            </w:pPr>
          </w:p>
        </w:tc>
        <w:tc>
          <w:tcPr>
            <w:tcW w:w="5100" w:type="dxa"/>
          </w:tcPr>
          <w:p w:rsidR="00FC4A18" w:rsidRPr="001913E9" w:rsidRDefault="00FC4A18" w:rsidP="00E77200">
            <w:pPr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9">
              <w:rPr>
                <w:rFonts w:ascii="Times New Roman" w:hAnsi="Times New Roman" w:cs="Times New Roman"/>
                <w:sz w:val="28"/>
                <w:szCs w:val="28"/>
              </w:rPr>
              <w:t>УТВЕРЖДЕН:</w:t>
            </w:r>
          </w:p>
          <w:p w:rsidR="00FC4A18" w:rsidRPr="001913E9" w:rsidRDefault="00FC4A18" w:rsidP="00E77200">
            <w:pPr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сессии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V </w:t>
            </w:r>
            <w:r w:rsidRPr="001913E9">
              <w:rPr>
                <w:rFonts w:ascii="Times New Roman" w:hAnsi="Times New Roman" w:cs="Times New Roman"/>
                <w:sz w:val="28"/>
                <w:szCs w:val="28"/>
              </w:rPr>
              <w:t>созыва</w:t>
            </w:r>
          </w:p>
          <w:p w:rsidR="00FC4A18" w:rsidRPr="001913E9" w:rsidRDefault="00FC4A18" w:rsidP="00E77200">
            <w:pPr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9">
              <w:rPr>
                <w:rFonts w:ascii="Times New Roman" w:hAnsi="Times New Roman" w:cs="Times New Roman"/>
                <w:sz w:val="28"/>
                <w:szCs w:val="28"/>
              </w:rPr>
              <w:t>Совета муниципального образования</w:t>
            </w:r>
          </w:p>
          <w:p w:rsidR="00FC4A18" w:rsidRPr="001913E9" w:rsidRDefault="00FC4A18" w:rsidP="00E77200">
            <w:pPr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9">
              <w:rPr>
                <w:rFonts w:ascii="Times New Roman" w:hAnsi="Times New Roman" w:cs="Times New Roman"/>
                <w:sz w:val="28"/>
                <w:szCs w:val="28"/>
              </w:rPr>
              <w:t>Гулькевичский район</w:t>
            </w:r>
          </w:p>
          <w:p w:rsidR="00FC4A18" w:rsidRDefault="00FC4A18" w:rsidP="008418EC">
            <w:pPr>
              <w:ind w:firstLine="3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Pr="001913E9">
              <w:rPr>
                <w:rFonts w:ascii="Times New Roman" w:hAnsi="Times New Roman" w:cs="Times New Roman"/>
                <w:sz w:val="28"/>
                <w:szCs w:val="28"/>
              </w:rPr>
              <w:t>2014 г.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</w:tbl>
    <w:p w:rsidR="00FC4A18" w:rsidRDefault="00FC4A18" w:rsidP="0067109B">
      <w:pPr>
        <w:pStyle w:val="Heading1"/>
      </w:pPr>
    </w:p>
    <w:p w:rsidR="00FC4A18" w:rsidRDefault="00FC4A18" w:rsidP="0067109B">
      <w:pPr>
        <w:pStyle w:val="Heading1"/>
      </w:pPr>
    </w:p>
    <w:p w:rsidR="00FC4A18" w:rsidRPr="0067109B" w:rsidRDefault="00FC4A18" w:rsidP="0067109B">
      <w:pPr>
        <w:pStyle w:val="Heading1"/>
        <w:rPr>
          <w:rFonts w:ascii="Times New Roman" w:hAnsi="Times New Roman" w:cs="Times New Roman"/>
          <w:sz w:val="28"/>
          <w:szCs w:val="28"/>
        </w:rPr>
      </w:pPr>
      <w:r w:rsidRPr="0067109B">
        <w:rPr>
          <w:rFonts w:ascii="Times New Roman" w:hAnsi="Times New Roman" w:cs="Times New Roman"/>
          <w:sz w:val="28"/>
          <w:szCs w:val="28"/>
        </w:rPr>
        <w:t>Отчет</w:t>
      </w:r>
      <w:r w:rsidRPr="0067109B">
        <w:rPr>
          <w:rFonts w:ascii="Times New Roman" w:hAnsi="Times New Roman" w:cs="Times New Roman"/>
          <w:sz w:val="28"/>
          <w:szCs w:val="28"/>
        </w:rPr>
        <w:br/>
        <w:t xml:space="preserve">о выполнении </w:t>
      </w:r>
      <w:r w:rsidRPr="0067109B">
        <w:rPr>
          <w:rFonts w:ascii="Times New Roman" w:hAnsi="Times New Roman" w:cs="Times New Roman"/>
          <w:bCs w:val="0"/>
          <w:sz w:val="28"/>
          <w:szCs w:val="28"/>
        </w:rPr>
        <w:t xml:space="preserve">программы приватизации имущества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                              </w:t>
      </w:r>
      <w:r w:rsidRPr="0067109B">
        <w:rPr>
          <w:rFonts w:ascii="Times New Roman" w:hAnsi="Times New Roman" w:cs="Times New Roman"/>
          <w:bCs w:val="0"/>
          <w:sz w:val="28"/>
          <w:szCs w:val="28"/>
        </w:rPr>
        <w:t>муниципального образования Гулькевичский район на 2013 год</w:t>
      </w:r>
      <w:r w:rsidRPr="0067109B">
        <w:rPr>
          <w:rFonts w:ascii="Times New Roman" w:hAnsi="Times New Roman" w:cs="Times New Roman"/>
          <w:sz w:val="28"/>
          <w:szCs w:val="28"/>
        </w:rPr>
        <w:br/>
      </w:r>
    </w:p>
    <w:p w:rsidR="00FC4A18" w:rsidRDefault="00FC4A18" w:rsidP="0067109B"/>
    <w:p w:rsidR="00FC4A18" w:rsidRDefault="00FC4A18" w:rsidP="003D48DA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решением</w:t>
      </w:r>
      <w:r w:rsidRPr="003D48DA">
        <w:rPr>
          <w:b/>
          <w:bCs/>
        </w:rPr>
        <w:t xml:space="preserve"> </w:t>
      </w:r>
      <w:r w:rsidRPr="003D48DA">
        <w:rPr>
          <w:rFonts w:ascii="Times New Roman" w:hAnsi="Times New Roman" w:cs="Times New Roman"/>
          <w:bCs/>
          <w:sz w:val="28"/>
          <w:szCs w:val="28"/>
        </w:rPr>
        <w:t xml:space="preserve">46 сессии </w:t>
      </w:r>
      <w:r w:rsidRPr="003D48DA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3D48DA">
        <w:rPr>
          <w:rFonts w:ascii="Times New Roman" w:hAnsi="Times New Roman" w:cs="Times New Roman"/>
          <w:bCs/>
          <w:sz w:val="28"/>
          <w:szCs w:val="28"/>
        </w:rPr>
        <w:t xml:space="preserve"> созыва Совета муниципального образования Гулькевичский район от 29 января 2013 года № 3 «Об утверждении программы приватизации имущества муниципального образования Гулькевичский район на 2013 год»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Программа приватизации) приватизации подлежали 3 объекта недвижимого имущества:</w:t>
      </w:r>
      <w:r w:rsidRPr="003D48DA">
        <w:rPr>
          <w:sz w:val="28"/>
          <w:szCs w:val="28"/>
        </w:rPr>
        <w:t xml:space="preserve"> </w:t>
      </w:r>
    </w:p>
    <w:p w:rsidR="00FC4A18" w:rsidRDefault="00FC4A18" w:rsidP="003D48DA">
      <w:pPr>
        <w:rPr>
          <w:rFonts w:ascii="Times New Roman" w:hAnsi="Times New Roman" w:cs="Times New Roman"/>
          <w:sz w:val="28"/>
          <w:szCs w:val="28"/>
        </w:rPr>
      </w:pPr>
      <w:r w:rsidRPr="00522AD5">
        <w:rPr>
          <w:rFonts w:ascii="Times New Roman" w:hAnsi="Times New Roman" w:cs="Times New Roman"/>
          <w:sz w:val="28"/>
          <w:szCs w:val="28"/>
        </w:rPr>
        <w:t>1) нежилые</w:t>
      </w:r>
      <w:r w:rsidRPr="003D48DA">
        <w:rPr>
          <w:rFonts w:ascii="Times New Roman" w:hAnsi="Times New Roman" w:cs="Times New Roman"/>
          <w:sz w:val="28"/>
          <w:szCs w:val="28"/>
        </w:rPr>
        <w:t xml:space="preserve">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8DA">
        <w:rPr>
          <w:rFonts w:ascii="Times New Roman" w:hAnsi="Times New Roman" w:cs="Times New Roman"/>
          <w:sz w:val="28"/>
          <w:szCs w:val="28"/>
        </w:rPr>
        <w:t xml:space="preserve">№ 1-7 общей площадью </w:t>
      </w:r>
      <w:smartTag w:uri="urn:schemas-microsoft-com:office:smarttags" w:element="metricconverter">
        <w:smartTagPr>
          <w:attr w:name="ProductID" w:val="83,6 кв. м"/>
        </w:smartTagPr>
        <w:r w:rsidRPr="003D48DA">
          <w:rPr>
            <w:rFonts w:ascii="Times New Roman" w:hAnsi="Times New Roman" w:cs="Times New Roman"/>
            <w:sz w:val="28"/>
            <w:szCs w:val="28"/>
          </w:rPr>
          <w:t>83,6 кв. м</w:t>
        </w:r>
      </w:smartTag>
      <w:r w:rsidRPr="003D48DA">
        <w:rPr>
          <w:rFonts w:ascii="Times New Roman" w:hAnsi="Times New Roman" w:cs="Times New Roman"/>
          <w:sz w:val="28"/>
          <w:szCs w:val="28"/>
        </w:rPr>
        <w:t xml:space="preserve"> первого этажа здания литер А</w:t>
      </w:r>
      <w:r>
        <w:rPr>
          <w:rFonts w:ascii="Times New Roman" w:hAnsi="Times New Roman" w:cs="Times New Roman"/>
          <w:sz w:val="28"/>
          <w:szCs w:val="28"/>
        </w:rPr>
        <w:t>, расположенные по адресу: с. Майкопское, ул. Кирова, 60;</w:t>
      </w:r>
    </w:p>
    <w:p w:rsidR="00FC4A18" w:rsidRPr="00522AD5" w:rsidRDefault="00FC4A18" w:rsidP="003D48D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2) н</w:t>
      </w:r>
      <w:r w:rsidRPr="00522AD5">
        <w:rPr>
          <w:rFonts w:ascii="Times New Roman" w:hAnsi="Times New Roman" w:cs="Times New Roman"/>
          <w:sz w:val="28"/>
        </w:rPr>
        <w:t xml:space="preserve">ежилые помещения цеха по изготовлению памятников, общая площадь </w:t>
      </w:r>
      <w:smartTag w:uri="urn:schemas-microsoft-com:office:smarttags" w:element="metricconverter">
        <w:smartTagPr>
          <w:attr w:name="ProductID" w:val="233,0 кв. м"/>
        </w:smartTagPr>
        <w:r w:rsidRPr="00522AD5">
          <w:rPr>
            <w:rFonts w:ascii="Times New Roman" w:hAnsi="Times New Roman" w:cs="Times New Roman"/>
            <w:sz w:val="28"/>
          </w:rPr>
          <w:t>233,0 кв. м</w:t>
        </w:r>
      </w:smartTag>
      <w:r w:rsidRPr="00522AD5">
        <w:rPr>
          <w:rFonts w:ascii="Times New Roman" w:hAnsi="Times New Roman" w:cs="Times New Roman"/>
          <w:sz w:val="28"/>
        </w:rPr>
        <w:t>, номера на поэтажном плане 1-8, этаж 1, литер Г35,Г59, расположенные по адресу:</w:t>
      </w:r>
      <w:r w:rsidRPr="00522A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AD5">
        <w:rPr>
          <w:rFonts w:ascii="Times New Roman" w:hAnsi="Times New Roman" w:cs="Times New Roman"/>
          <w:sz w:val="28"/>
        </w:rPr>
        <w:t>г. Гулькевичи, ул. Короткова, 158;</w:t>
      </w:r>
    </w:p>
    <w:p w:rsidR="00FC4A18" w:rsidRPr="00522AD5" w:rsidRDefault="00FC4A18" w:rsidP="003D48DA">
      <w:pPr>
        <w:rPr>
          <w:rFonts w:ascii="Times New Roman" w:hAnsi="Times New Roman" w:cs="Times New Roman"/>
          <w:sz w:val="28"/>
          <w:szCs w:val="28"/>
        </w:rPr>
      </w:pPr>
      <w:r w:rsidRPr="00522AD5">
        <w:rPr>
          <w:rFonts w:ascii="Times New Roman" w:hAnsi="Times New Roman" w:cs="Times New Roman"/>
          <w:sz w:val="28"/>
        </w:rPr>
        <w:t>3)</w:t>
      </w:r>
      <w:r w:rsidRPr="00522A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22AD5">
        <w:rPr>
          <w:rFonts w:ascii="Times New Roman" w:hAnsi="Times New Roman" w:cs="Times New Roman"/>
          <w:sz w:val="28"/>
          <w:szCs w:val="28"/>
        </w:rPr>
        <w:t>дание аптеки, лаборатории общей площадью 952,9 кв.м, литер Б с земельным участком площадью 1802 кв.м, (кадастровый номер 23:06:1902028:129), расположенные по адресу: г. Гулькевичи,                                  ул. Комсомольская, д. 182, и 3 объекта движимого имущества – транспортных средств:</w:t>
      </w:r>
    </w:p>
    <w:p w:rsidR="00FC4A18" w:rsidRDefault="00FC4A18" w:rsidP="003D48DA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</w:t>
      </w:r>
      <w:r w:rsidRPr="0093574E">
        <w:rPr>
          <w:rFonts w:ascii="Times New Roman" w:hAnsi="Times New Roman" w:cs="Times New Roman"/>
          <w:sz w:val="28"/>
          <w:szCs w:val="28"/>
        </w:rPr>
        <w:t>втомобиль ГАЗ 3102,1999 года выпуска, модель двигателя 40620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3574E">
        <w:rPr>
          <w:rFonts w:ascii="Times New Roman" w:hAnsi="Times New Roman" w:cs="Times New Roman"/>
          <w:sz w:val="28"/>
          <w:szCs w:val="28"/>
        </w:rPr>
        <w:t>, шасси (рама) № 832932, номер двигателя 3239328, номер кузова 0091507, цвет – белый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ab/>
      </w:r>
    </w:p>
    <w:p w:rsidR="00FC4A18" w:rsidRPr="0093574E" w:rsidRDefault="00FC4A18" w:rsidP="003D48DA">
      <w:pPr>
        <w:ind w:right="-108" w:hanging="1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2) а</w:t>
      </w:r>
      <w:r w:rsidRPr="0093574E">
        <w:rPr>
          <w:rFonts w:ascii="Times New Roman" w:hAnsi="Times New Roman" w:cs="Times New Roman"/>
          <w:sz w:val="28"/>
          <w:szCs w:val="28"/>
        </w:rPr>
        <w:t>втомобиль ВАЗ 11113, 2002 года выпуска, модель, № двигателя 11113 – 0290001, идентификационный номер (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93574E">
        <w:rPr>
          <w:rFonts w:ascii="Times New Roman" w:hAnsi="Times New Roman" w:cs="Times New Roman"/>
          <w:sz w:val="28"/>
          <w:szCs w:val="28"/>
        </w:rPr>
        <w:t xml:space="preserve">) 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XTJ</w:t>
      </w:r>
      <w:r w:rsidRPr="0093574E">
        <w:rPr>
          <w:rFonts w:ascii="Times New Roman" w:hAnsi="Times New Roman" w:cs="Times New Roman"/>
          <w:sz w:val="28"/>
          <w:szCs w:val="28"/>
        </w:rPr>
        <w:t>11113020075792, цвет кузова – белый.</w:t>
      </w:r>
    </w:p>
    <w:p w:rsidR="00FC4A18" w:rsidRDefault="00FC4A18" w:rsidP="003D48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</w:t>
      </w:r>
      <w:r w:rsidRPr="0093574E">
        <w:rPr>
          <w:rFonts w:ascii="Times New Roman" w:hAnsi="Times New Roman" w:cs="Times New Roman"/>
          <w:sz w:val="28"/>
          <w:szCs w:val="28"/>
        </w:rPr>
        <w:t>втомобиль ГАЗ-3110, 1999 года выпуска, модель двигателя 40620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3574E">
        <w:rPr>
          <w:rFonts w:ascii="Times New Roman" w:hAnsi="Times New Roman" w:cs="Times New Roman"/>
          <w:sz w:val="28"/>
          <w:szCs w:val="28"/>
        </w:rPr>
        <w:t>, номер двигателя Х3252735,номер шасси 851898, номер кузова Х0267287, идентификационный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74E">
        <w:rPr>
          <w:rFonts w:ascii="Times New Roman" w:hAnsi="Times New Roman" w:cs="Times New Roman"/>
          <w:sz w:val="28"/>
          <w:szCs w:val="28"/>
        </w:rPr>
        <w:t>номер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74E">
        <w:rPr>
          <w:rFonts w:ascii="Times New Roman" w:hAnsi="Times New Roman" w:cs="Times New Roman"/>
          <w:sz w:val="28"/>
          <w:szCs w:val="28"/>
        </w:rPr>
        <w:t>(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93574E">
        <w:rPr>
          <w:rFonts w:ascii="Times New Roman" w:hAnsi="Times New Roman" w:cs="Times New Roman"/>
          <w:sz w:val="28"/>
          <w:szCs w:val="28"/>
        </w:rPr>
        <w:t xml:space="preserve">) 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XTH</w:t>
      </w:r>
      <w:r w:rsidRPr="0093574E">
        <w:rPr>
          <w:rFonts w:ascii="Times New Roman" w:hAnsi="Times New Roman" w:cs="Times New Roman"/>
          <w:sz w:val="28"/>
          <w:szCs w:val="28"/>
        </w:rPr>
        <w:t>311000Х0267287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4A18" w:rsidRPr="008418EC" w:rsidRDefault="00FC4A18" w:rsidP="003D48DA">
      <w:pPr>
        <w:rPr>
          <w:rFonts w:ascii="Times New Roman" w:hAnsi="Times New Roman" w:cs="Times New Roman"/>
          <w:sz w:val="28"/>
          <w:szCs w:val="28"/>
        </w:rPr>
      </w:pPr>
      <w:r w:rsidRPr="008418EC">
        <w:rPr>
          <w:rFonts w:ascii="Times New Roman" w:hAnsi="Times New Roman" w:cs="Times New Roman"/>
          <w:sz w:val="28"/>
          <w:szCs w:val="28"/>
        </w:rPr>
        <w:t xml:space="preserve">В течение 2013 года в дополнение к Программе приватизации решениями Совета муниципального образования Гулькевичский район от 29 марта 2013 года № 2, от 29 августа 2013 года № 8, от 25 октября 2013 года № 6 «О внесении изменений в решение 46 сессии </w:t>
      </w:r>
      <w:r w:rsidRPr="008418E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418EC">
        <w:rPr>
          <w:rFonts w:ascii="Times New Roman" w:hAnsi="Times New Roman" w:cs="Times New Roman"/>
          <w:sz w:val="28"/>
          <w:szCs w:val="28"/>
        </w:rPr>
        <w:t xml:space="preserve"> созыва Совета муниципального образования Гулькевичский район от 29 января 2013 года № 3 «Об утверждении программы приватизации имущества муниципального образования Гулькевичский район на 2013 год» были внесены 10 объектов движимого имущества: 2 объекта энергоснабжения (электросеть высокого напряжения ВЛ-6кВ, протяженность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smartTag w:uri="urn:schemas-microsoft-com:office:smarttags" w:element="metricconverter">
        <w:smartTagPr>
          <w:attr w:name="ProductID" w:val="800 м"/>
        </w:smartTagPr>
        <w:r w:rsidRPr="008418EC">
          <w:rPr>
            <w:rFonts w:ascii="Times New Roman" w:hAnsi="Times New Roman" w:cs="Times New Roman"/>
            <w:sz w:val="28"/>
            <w:szCs w:val="28"/>
          </w:rPr>
          <w:t>800 м</w:t>
        </w:r>
      </w:smartTag>
      <w:r w:rsidRPr="008418EC">
        <w:rPr>
          <w:rFonts w:ascii="Times New Roman" w:hAnsi="Times New Roman" w:cs="Times New Roman"/>
          <w:sz w:val="28"/>
          <w:szCs w:val="28"/>
        </w:rPr>
        <w:t xml:space="preserve">. и трансформатор ТП-6/0,4кВ-полная мощность 320 кВА, расположенных в пос. Красносельский на территории противотуберкулезного диспансера) 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418EC">
        <w:rPr>
          <w:rFonts w:ascii="Times New Roman" w:hAnsi="Times New Roman" w:cs="Times New Roman"/>
          <w:sz w:val="28"/>
          <w:szCs w:val="28"/>
        </w:rPr>
        <w:t xml:space="preserve">8 единиц транспортных средств в составе: </w:t>
      </w:r>
    </w:p>
    <w:p w:rsidR="00FC4A18" w:rsidRPr="008418EC" w:rsidRDefault="00FC4A18" w:rsidP="003D48DA">
      <w:pPr>
        <w:rPr>
          <w:rFonts w:ascii="Times New Roman" w:hAnsi="Times New Roman" w:cs="Times New Roman"/>
          <w:sz w:val="28"/>
          <w:szCs w:val="28"/>
        </w:rPr>
      </w:pPr>
      <w:r w:rsidRPr="008418EC">
        <w:rPr>
          <w:rFonts w:ascii="Times New Roman" w:hAnsi="Times New Roman" w:cs="Times New Roman"/>
          <w:sz w:val="28"/>
          <w:szCs w:val="28"/>
        </w:rPr>
        <w:t>1) автомобиль УАЗ-396252-03 специальный а/м, 2006 года выпуска, идентификационный номер (</w:t>
      </w:r>
      <w:r w:rsidRPr="008418EC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8418EC">
        <w:rPr>
          <w:rFonts w:ascii="Times New Roman" w:hAnsi="Times New Roman" w:cs="Times New Roman"/>
          <w:sz w:val="28"/>
          <w:szCs w:val="28"/>
        </w:rPr>
        <w:t>) ХТТ39625260452374, модель, № двигателя 40210</w:t>
      </w:r>
      <w:r w:rsidRPr="008418E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8418EC">
        <w:rPr>
          <w:rFonts w:ascii="Times New Roman" w:hAnsi="Times New Roman" w:cs="Times New Roman"/>
          <w:sz w:val="28"/>
          <w:szCs w:val="28"/>
        </w:rPr>
        <w:t xml:space="preserve"> *50027725, шасси (рама) № 37410060473592, кузов (кабина, прицеп)                 № 37410060200531, цвет кузова (кабины, прицепа) – белая ночь;</w:t>
      </w:r>
    </w:p>
    <w:p w:rsidR="00FC4A18" w:rsidRPr="008418EC" w:rsidRDefault="00FC4A18" w:rsidP="000153C5">
      <w:pPr>
        <w:ind w:right="-108"/>
        <w:rPr>
          <w:rFonts w:ascii="Times New Roman" w:hAnsi="Times New Roman" w:cs="Times New Roman"/>
          <w:sz w:val="28"/>
          <w:szCs w:val="28"/>
        </w:rPr>
      </w:pPr>
      <w:r w:rsidRPr="008418EC">
        <w:rPr>
          <w:rFonts w:ascii="Times New Roman" w:hAnsi="Times New Roman" w:cs="Times New Roman"/>
          <w:sz w:val="28"/>
          <w:szCs w:val="28"/>
        </w:rPr>
        <w:t>2) автомобиль УАЗ-396252-03 специальный а/м, 2006 года выпуска, модель, № двигателя 40210</w:t>
      </w:r>
      <w:r w:rsidRPr="008418E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8418EC">
        <w:rPr>
          <w:rFonts w:ascii="Times New Roman" w:hAnsi="Times New Roman" w:cs="Times New Roman"/>
          <w:sz w:val="28"/>
          <w:szCs w:val="28"/>
        </w:rPr>
        <w:t xml:space="preserve"> *50027725, шасси (рама) № 37410060473592, кузов (кабина, прицеп) № 37410060200531, цвет кузова (кабины, прицепа) – белая ночь.</w:t>
      </w:r>
    </w:p>
    <w:p w:rsidR="00FC4A18" w:rsidRPr="00B94DC5" w:rsidRDefault="00FC4A18" w:rsidP="000153C5">
      <w:pPr>
        <w:ind w:right="-108"/>
        <w:rPr>
          <w:rFonts w:ascii="Times New Roman" w:hAnsi="Times New Roman" w:cs="Times New Roman"/>
          <w:sz w:val="28"/>
          <w:szCs w:val="28"/>
        </w:rPr>
      </w:pPr>
      <w:r w:rsidRPr="008418EC">
        <w:rPr>
          <w:rFonts w:ascii="Times New Roman" w:hAnsi="Times New Roman" w:cs="Times New Roman"/>
          <w:sz w:val="28"/>
          <w:szCs w:val="28"/>
        </w:rPr>
        <w:t>3) автобус ПАЗ 32050</w:t>
      </w:r>
      <w:r w:rsidRPr="008418E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418EC">
        <w:rPr>
          <w:rFonts w:ascii="Times New Roman" w:hAnsi="Times New Roman" w:cs="Times New Roman"/>
          <w:sz w:val="28"/>
          <w:szCs w:val="28"/>
        </w:rPr>
        <w:t>, 1999 года выпуска, идентификационный</w:t>
      </w:r>
      <w:r w:rsidRPr="00B94DC5">
        <w:rPr>
          <w:rFonts w:ascii="Times New Roman" w:hAnsi="Times New Roman" w:cs="Times New Roman"/>
          <w:sz w:val="28"/>
          <w:szCs w:val="28"/>
        </w:rPr>
        <w:t xml:space="preserve"> номер (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B94DC5">
        <w:rPr>
          <w:rFonts w:ascii="Times New Roman" w:hAnsi="Times New Roman" w:cs="Times New Roman"/>
          <w:sz w:val="28"/>
          <w:szCs w:val="28"/>
        </w:rPr>
        <w:t>) Х1М32050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RX</w:t>
      </w:r>
      <w:r w:rsidRPr="00B94DC5">
        <w:rPr>
          <w:rFonts w:ascii="Times New Roman" w:hAnsi="Times New Roman" w:cs="Times New Roman"/>
          <w:sz w:val="28"/>
          <w:szCs w:val="28"/>
        </w:rPr>
        <w:t>0001814;</w:t>
      </w:r>
    </w:p>
    <w:p w:rsidR="00FC4A18" w:rsidRPr="00B94DC5" w:rsidRDefault="00FC4A18" w:rsidP="00B94DC5">
      <w:pPr>
        <w:ind w:right="-108"/>
        <w:rPr>
          <w:rFonts w:ascii="Times New Roman" w:hAnsi="Times New Roman" w:cs="Times New Roman"/>
          <w:sz w:val="28"/>
          <w:szCs w:val="28"/>
        </w:rPr>
      </w:pPr>
      <w:r w:rsidRPr="00B94DC5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4DC5">
        <w:rPr>
          <w:rFonts w:ascii="Times New Roman" w:hAnsi="Times New Roman" w:cs="Times New Roman"/>
          <w:sz w:val="28"/>
          <w:szCs w:val="28"/>
        </w:rPr>
        <w:t>втомобиль ВАЗ – 21074, 2003 год выпуска, идентификационный номер (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B94DC5">
        <w:rPr>
          <w:rFonts w:ascii="Times New Roman" w:hAnsi="Times New Roman" w:cs="Times New Roman"/>
          <w:sz w:val="28"/>
          <w:szCs w:val="28"/>
        </w:rPr>
        <w:t>) ХТА21074041847161,модель, № двигателя  2106, 7499470;</w:t>
      </w:r>
    </w:p>
    <w:p w:rsidR="00FC4A18" w:rsidRPr="00B94DC5" w:rsidRDefault="00FC4A18" w:rsidP="00B94DC5">
      <w:pPr>
        <w:ind w:right="-108"/>
        <w:rPr>
          <w:rFonts w:ascii="Times New Roman" w:hAnsi="Times New Roman" w:cs="Times New Roman"/>
          <w:sz w:val="28"/>
          <w:szCs w:val="28"/>
        </w:rPr>
      </w:pPr>
      <w:r w:rsidRPr="00B94DC5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4DC5">
        <w:rPr>
          <w:rFonts w:ascii="Times New Roman" w:hAnsi="Times New Roman" w:cs="Times New Roman"/>
          <w:sz w:val="28"/>
          <w:szCs w:val="28"/>
        </w:rPr>
        <w:t>втомобиль ВАЗ – 21074, 2005 год выпуска, идентификационный номер (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B94DC5">
        <w:rPr>
          <w:rFonts w:ascii="Times New Roman" w:hAnsi="Times New Roman" w:cs="Times New Roman"/>
          <w:sz w:val="28"/>
          <w:szCs w:val="28"/>
        </w:rPr>
        <w:t>) ХТА21074052157548,модель,  № двигателя  2106, 8125805</w:t>
      </w:r>
    </w:p>
    <w:p w:rsidR="00FC4A18" w:rsidRPr="00B94DC5" w:rsidRDefault="00FC4A18" w:rsidP="00B94DC5">
      <w:pPr>
        <w:ind w:right="-108"/>
        <w:rPr>
          <w:rFonts w:ascii="Times New Roman" w:hAnsi="Times New Roman" w:cs="Times New Roman"/>
          <w:sz w:val="28"/>
          <w:szCs w:val="28"/>
        </w:rPr>
      </w:pPr>
      <w:r w:rsidRPr="00B94DC5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4DC5">
        <w:rPr>
          <w:rFonts w:ascii="Times New Roman" w:hAnsi="Times New Roman" w:cs="Times New Roman"/>
          <w:sz w:val="28"/>
          <w:szCs w:val="28"/>
        </w:rPr>
        <w:t>втомобиль УАЗ 3152, 1991 год выпуска, модель, № двигателя 417800 106000900, номер шасси 0324412, номер кузова 6327</w:t>
      </w:r>
    </w:p>
    <w:p w:rsidR="00FC4A18" w:rsidRPr="00B94DC5" w:rsidRDefault="00FC4A18" w:rsidP="00B94DC5">
      <w:pPr>
        <w:ind w:right="-108"/>
        <w:rPr>
          <w:rFonts w:ascii="Times New Roman" w:hAnsi="Times New Roman" w:cs="Times New Roman"/>
          <w:sz w:val="28"/>
          <w:szCs w:val="28"/>
        </w:rPr>
      </w:pPr>
      <w:r w:rsidRPr="00B94DC5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4DC5">
        <w:rPr>
          <w:rFonts w:ascii="Times New Roman" w:hAnsi="Times New Roman" w:cs="Times New Roman"/>
          <w:sz w:val="28"/>
          <w:szCs w:val="28"/>
        </w:rPr>
        <w:t>втомобиль РАФ 2203, 1995 год выпуска, модель, № двигателя 402  163182, номер кузова 0268661</w:t>
      </w:r>
    </w:p>
    <w:p w:rsidR="00FC4A18" w:rsidRPr="00B94DC5" w:rsidRDefault="00FC4A18" w:rsidP="00B94DC5">
      <w:pPr>
        <w:ind w:right="-108"/>
        <w:rPr>
          <w:rFonts w:ascii="Times New Roman" w:hAnsi="Times New Roman" w:cs="Times New Roman"/>
          <w:sz w:val="28"/>
          <w:szCs w:val="28"/>
        </w:rPr>
      </w:pPr>
      <w:r w:rsidRPr="00B94DC5">
        <w:rPr>
          <w:rFonts w:ascii="Times New Roman" w:hAnsi="Times New Roman" w:cs="Times New Roman"/>
          <w:sz w:val="28"/>
          <w:szCs w:val="28"/>
        </w:rPr>
        <w:t xml:space="preserve">8)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94DC5">
        <w:rPr>
          <w:rFonts w:ascii="Times New Roman" w:hAnsi="Times New Roman" w:cs="Times New Roman"/>
          <w:sz w:val="28"/>
          <w:szCs w:val="28"/>
        </w:rPr>
        <w:t xml:space="preserve">втомобиль 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KIA</w:t>
      </w:r>
      <w:r w:rsidRPr="00B94DC5">
        <w:rPr>
          <w:rFonts w:ascii="Times New Roman" w:hAnsi="Times New Roman" w:cs="Times New Roman"/>
          <w:sz w:val="28"/>
          <w:szCs w:val="28"/>
        </w:rPr>
        <w:t xml:space="preserve"> 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SORENTO</w:t>
      </w:r>
      <w:r w:rsidRPr="00B94DC5">
        <w:rPr>
          <w:rFonts w:ascii="Times New Roman" w:hAnsi="Times New Roman" w:cs="Times New Roman"/>
          <w:sz w:val="28"/>
          <w:szCs w:val="28"/>
        </w:rPr>
        <w:t>, 2005 год выпуска, идентификационный номер (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B94DC5">
        <w:rPr>
          <w:rFonts w:ascii="Times New Roman" w:hAnsi="Times New Roman" w:cs="Times New Roman"/>
          <w:sz w:val="28"/>
          <w:szCs w:val="28"/>
        </w:rPr>
        <w:t xml:space="preserve">) 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KNEJC</w:t>
      </w:r>
      <w:r w:rsidRPr="00B94DC5">
        <w:rPr>
          <w:rFonts w:ascii="Times New Roman" w:hAnsi="Times New Roman" w:cs="Times New Roman"/>
          <w:sz w:val="28"/>
          <w:szCs w:val="28"/>
        </w:rPr>
        <w:t xml:space="preserve">522565518664, модель, номер двигателя 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94DC5">
        <w:rPr>
          <w:rFonts w:ascii="Times New Roman" w:hAnsi="Times New Roman" w:cs="Times New Roman"/>
          <w:sz w:val="28"/>
          <w:szCs w:val="28"/>
        </w:rPr>
        <w:t>4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JS</w:t>
      </w:r>
      <w:r w:rsidRPr="00B94DC5">
        <w:rPr>
          <w:rFonts w:ascii="Times New Roman" w:hAnsi="Times New Roman" w:cs="Times New Roman"/>
          <w:sz w:val="28"/>
          <w:szCs w:val="28"/>
        </w:rPr>
        <w:t xml:space="preserve"> 5214862, шасси (рама) номер </w:t>
      </w:r>
      <w:r w:rsidRPr="00B94DC5">
        <w:rPr>
          <w:rFonts w:ascii="Times New Roman" w:hAnsi="Times New Roman" w:cs="Times New Roman"/>
          <w:sz w:val="28"/>
          <w:szCs w:val="28"/>
          <w:lang w:val="en-US"/>
        </w:rPr>
        <w:t>KNEJC</w:t>
      </w:r>
      <w:r w:rsidRPr="00B94DC5">
        <w:rPr>
          <w:rFonts w:ascii="Times New Roman" w:hAnsi="Times New Roman" w:cs="Times New Roman"/>
          <w:sz w:val="28"/>
          <w:szCs w:val="28"/>
        </w:rPr>
        <w:t>522565518664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94DC5">
        <w:rPr>
          <w:sz w:val="26"/>
          <w:szCs w:val="26"/>
        </w:rPr>
        <w:t xml:space="preserve"> </w:t>
      </w:r>
      <w:r w:rsidRPr="00B94DC5">
        <w:rPr>
          <w:rFonts w:ascii="Times New Roman" w:hAnsi="Times New Roman" w:cs="Times New Roman"/>
          <w:sz w:val="28"/>
          <w:szCs w:val="28"/>
        </w:rPr>
        <w:t>цвет золотистый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4A18" w:rsidRDefault="00FC4A18" w:rsidP="00B94DC5">
      <w:pPr>
        <w:ind w:right="-108"/>
        <w:rPr>
          <w:rFonts w:ascii="Times New Roman" w:hAnsi="Times New Roman" w:cs="Times New Roman"/>
          <w:sz w:val="28"/>
          <w:szCs w:val="28"/>
        </w:rPr>
      </w:pPr>
      <w:r w:rsidRPr="000153C5">
        <w:rPr>
          <w:rFonts w:ascii="Times New Roman" w:hAnsi="Times New Roman" w:cs="Times New Roman"/>
          <w:sz w:val="28"/>
          <w:szCs w:val="28"/>
        </w:rPr>
        <w:t>В</w:t>
      </w:r>
      <w:r w:rsidRPr="0093574E">
        <w:rPr>
          <w:rFonts w:ascii="Times New Roman" w:hAnsi="Times New Roman" w:cs="Times New Roman"/>
          <w:sz w:val="28"/>
          <w:szCs w:val="28"/>
        </w:rPr>
        <w:t xml:space="preserve"> 2013 году </w:t>
      </w:r>
      <w:r>
        <w:rPr>
          <w:rFonts w:ascii="Times New Roman" w:hAnsi="Times New Roman" w:cs="Times New Roman"/>
          <w:sz w:val="28"/>
          <w:szCs w:val="28"/>
        </w:rPr>
        <w:t xml:space="preserve">из 3-х объектов недвижимости и 13 объектов движимого имущества, вошедших в Программу приватизации, объект недвижимости - </w:t>
      </w:r>
      <w:r w:rsidRPr="00522AD5">
        <w:rPr>
          <w:rFonts w:ascii="Times New Roman" w:hAnsi="Times New Roman" w:cs="Times New Roman"/>
          <w:sz w:val="28"/>
          <w:szCs w:val="28"/>
        </w:rPr>
        <w:t>нежилые</w:t>
      </w:r>
      <w:r w:rsidRPr="003D48DA">
        <w:rPr>
          <w:rFonts w:ascii="Times New Roman" w:hAnsi="Times New Roman" w:cs="Times New Roman"/>
          <w:sz w:val="28"/>
          <w:szCs w:val="28"/>
        </w:rPr>
        <w:t xml:space="preserve">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48DA">
        <w:rPr>
          <w:rFonts w:ascii="Times New Roman" w:hAnsi="Times New Roman" w:cs="Times New Roman"/>
          <w:sz w:val="28"/>
          <w:szCs w:val="28"/>
        </w:rPr>
        <w:t xml:space="preserve">№ 1-7 общей площадью </w:t>
      </w:r>
      <w:smartTag w:uri="urn:schemas-microsoft-com:office:smarttags" w:element="metricconverter">
        <w:smartTagPr>
          <w:attr w:name="ProductID" w:val="83,6 кв. м"/>
        </w:smartTagPr>
        <w:r w:rsidRPr="003D48DA">
          <w:rPr>
            <w:rFonts w:ascii="Times New Roman" w:hAnsi="Times New Roman" w:cs="Times New Roman"/>
            <w:sz w:val="28"/>
            <w:szCs w:val="28"/>
          </w:rPr>
          <w:t>83,6 кв. м</w:t>
        </w:r>
      </w:smartTag>
      <w:r w:rsidRPr="003D48DA">
        <w:rPr>
          <w:rFonts w:ascii="Times New Roman" w:hAnsi="Times New Roman" w:cs="Times New Roman"/>
          <w:sz w:val="28"/>
          <w:szCs w:val="28"/>
        </w:rPr>
        <w:t xml:space="preserve"> первого этажа здания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D48DA">
        <w:rPr>
          <w:rFonts w:ascii="Times New Roman" w:hAnsi="Times New Roman" w:cs="Times New Roman"/>
          <w:sz w:val="28"/>
          <w:szCs w:val="28"/>
        </w:rPr>
        <w:t>литер А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расположенные по адресу: с. Майкопское, ул. Кирова, 60 и 2 объекта энергоснабжения, по которым информационные сообщения размещались в СМИ, не были приватизированы по причине отсутствия спроса на объекты; </w:t>
      </w:r>
    </w:p>
    <w:p w:rsidR="00FC4A18" w:rsidRDefault="00FC4A18" w:rsidP="00B94DC5">
      <w:pPr>
        <w:ind w:right="-1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объекту недвижимости - н</w:t>
      </w:r>
      <w:r w:rsidRPr="00522AD5">
        <w:rPr>
          <w:rFonts w:ascii="Times New Roman" w:hAnsi="Times New Roman" w:cs="Times New Roman"/>
          <w:sz w:val="28"/>
        </w:rPr>
        <w:t xml:space="preserve">ежилые помещения цеха по изготовлению памятников, общая площадь </w:t>
      </w:r>
      <w:smartTag w:uri="urn:schemas-microsoft-com:office:smarttags" w:element="metricconverter">
        <w:smartTagPr>
          <w:attr w:name="ProductID" w:val="233,0 кв. м"/>
        </w:smartTagPr>
        <w:r w:rsidRPr="00522AD5">
          <w:rPr>
            <w:rFonts w:ascii="Times New Roman" w:hAnsi="Times New Roman" w:cs="Times New Roman"/>
            <w:sz w:val="28"/>
          </w:rPr>
          <w:t>233,0 кв. м</w:t>
        </w:r>
      </w:smartTag>
      <w:r w:rsidRPr="00522AD5">
        <w:rPr>
          <w:rFonts w:ascii="Times New Roman" w:hAnsi="Times New Roman" w:cs="Times New Roman"/>
          <w:sz w:val="28"/>
        </w:rPr>
        <w:t>, номера на поэтажном плане 1-8, этаж 1, литер Г35,Г59, расположенные по адресу:</w:t>
      </w:r>
      <w:r w:rsidRPr="00522AD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AD5">
        <w:rPr>
          <w:rFonts w:ascii="Times New Roman" w:hAnsi="Times New Roman" w:cs="Times New Roman"/>
          <w:sz w:val="28"/>
        </w:rPr>
        <w:t>г. Гулькевичи, ул. Короткова, 158</w:t>
      </w:r>
      <w:r>
        <w:rPr>
          <w:rFonts w:ascii="Times New Roman" w:hAnsi="Times New Roman" w:cs="Times New Roman"/>
          <w:sz w:val="28"/>
        </w:rPr>
        <w:t>, аукцион, объявленный на 12 ноября 2013 года, признан несостоявшимся ввиду отсутствия заявок.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A18" w:rsidRDefault="00FC4A18" w:rsidP="00B94DC5">
      <w:pPr>
        <w:ind w:right="-108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2013 году фактически</w:t>
      </w:r>
      <w:r w:rsidRPr="0093574E">
        <w:rPr>
          <w:rFonts w:ascii="Times New Roman" w:hAnsi="Times New Roman" w:cs="Times New Roman"/>
          <w:sz w:val="28"/>
          <w:szCs w:val="28"/>
        </w:rPr>
        <w:t xml:space="preserve"> приватизированы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574E">
        <w:rPr>
          <w:rFonts w:ascii="Times New Roman" w:hAnsi="Times New Roman" w:cs="Times New Roman"/>
          <w:sz w:val="28"/>
          <w:szCs w:val="28"/>
        </w:rPr>
        <w:t>следующие объекты муниципальной собственности муниципального образования Гулькевичский район:</w:t>
      </w:r>
      <w:bookmarkStart w:id="0" w:name="sub_11"/>
    </w:p>
    <w:p w:rsidR="00FC4A18" w:rsidRPr="0093574E" w:rsidRDefault="00FC4A18" w:rsidP="0067109B">
      <w:pPr>
        <w:pStyle w:val="BodyText2"/>
        <w:spacing w:line="240" w:lineRule="auto"/>
        <w:jc w:val="center"/>
        <w:rPr>
          <w:b/>
          <w:sz w:val="28"/>
          <w:szCs w:val="28"/>
        </w:rPr>
      </w:pPr>
      <w:r w:rsidRPr="0093574E">
        <w:rPr>
          <w:b/>
          <w:sz w:val="28"/>
          <w:szCs w:val="28"/>
        </w:rPr>
        <w:t>Объекты недвижимого имущества:</w:t>
      </w:r>
    </w:p>
    <w:p w:rsidR="00FC4A18" w:rsidRPr="0093574E" w:rsidRDefault="00FC4A18" w:rsidP="00073A11">
      <w:pPr>
        <w:pStyle w:val="BodyText2"/>
        <w:spacing w:line="240" w:lineRule="auto"/>
        <w:ind w:left="68" w:firstLine="682"/>
        <w:jc w:val="both"/>
        <w:rPr>
          <w:sz w:val="28"/>
          <w:szCs w:val="28"/>
        </w:rPr>
      </w:pPr>
      <w:r w:rsidRPr="0093574E">
        <w:rPr>
          <w:sz w:val="28"/>
          <w:szCs w:val="28"/>
        </w:rPr>
        <w:t>1. Здание аптеки, лаборатории общей площадью 952,9 кв.м, литер Б с земельным участком площадью 1802 кв.м, (кадастровый номер</w:t>
      </w:r>
      <w:r>
        <w:rPr>
          <w:sz w:val="28"/>
          <w:szCs w:val="28"/>
        </w:rPr>
        <w:t xml:space="preserve"> </w:t>
      </w:r>
      <w:r w:rsidRPr="0093574E">
        <w:rPr>
          <w:sz w:val="28"/>
          <w:szCs w:val="28"/>
        </w:rPr>
        <w:t>23:06:1902028:129),</w:t>
      </w:r>
      <w:r>
        <w:rPr>
          <w:sz w:val="28"/>
          <w:szCs w:val="28"/>
        </w:rPr>
        <w:t xml:space="preserve"> </w:t>
      </w:r>
      <w:r w:rsidRPr="0093574E">
        <w:rPr>
          <w:sz w:val="28"/>
          <w:szCs w:val="28"/>
        </w:rPr>
        <w:t>расположенные по адресу: г. Гулькевичи,                                  ул. Комсомольская, д. 182.</w:t>
      </w:r>
      <w:bookmarkEnd w:id="0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93574E">
        <w:rPr>
          <w:sz w:val="28"/>
          <w:szCs w:val="28"/>
        </w:rPr>
        <w:t>Способ приватизации: аукцион, открытый по составу участников, с открытой формой подачи предложений о цене.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3574E">
        <w:rPr>
          <w:sz w:val="28"/>
          <w:szCs w:val="28"/>
        </w:rPr>
        <w:t>Срок проведения аукциона: 21 августа 2013 года.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3574E">
        <w:rPr>
          <w:sz w:val="28"/>
          <w:szCs w:val="28"/>
        </w:rPr>
        <w:t>Цена сделки: 5 040 000 (пять миллионов сорок тысяч) рублей с учетом НДС, в том числе: за здание – 921 865 (девятьсот двадцать одна тысяча восемьсот шестьдесят пять) рублей без учета НДС, за землю - 3 952 200 (три миллиона девятьсот пятьдесят две тысячи двести) рублей (НДС не облагается).</w:t>
      </w:r>
    </w:p>
    <w:p w:rsidR="00FC4A18" w:rsidRDefault="00FC4A18" w:rsidP="00073A11">
      <w:pPr>
        <w:ind w:right="-108" w:hanging="1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74E">
        <w:rPr>
          <w:rFonts w:ascii="Times New Roman" w:hAnsi="Times New Roman" w:cs="Times New Roman"/>
          <w:b/>
          <w:sz w:val="28"/>
          <w:szCs w:val="28"/>
        </w:rPr>
        <w:t>Объекты движимого имущества:</w:t>
      </w:r>
    </w:p>
    <w:p w:rsidR="00FC4A18" w:rsidRPr="0093574E" w:rsidRDefault="00FC4A18" w:rsidP="00073A11">
      <w:pPr>
        <w:ind w:right="-108" w:hanging="1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4A18" w:rsidRPr="0093574E" w:rsidRDefault="00FC4A18" w:rsidP="0067109B">
      <w:pPr>
        <w:ind w:right="-108" w:hanging="108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3574E">
        <w:rPr>
          <w:rFonts w:ascii="Times New Roman" w:hAnsi="Times New Roman" w:cs="Times New Roman"/>
          <w:sz w:val="28"/>
          <w:szCs w:val="28"/>
        </w:rPr>
        <w:t xml:space="preserve"> 1. Автомобиль ВАЗ 11113, 2002 года выпуска, модель, № двигателя 11113 – 0290001, идентификационный номер (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93574E">
        <w:rPr>
          <w:rFonts w:ascii="Times New Roman" w:hAnsi="Times New Roman" w:cs="Times New Roman"/>
          <w:sz w:val="28"/>
          <w:szCs w:val="28"/>
        </w:rPr>
        <w:t xml:space="preserve">) 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XTJ</w:t>
      </w:r>
      <w:r w:rsidRPr="0093574E">
        <w:rPr>
          <w:rFonts w:ascii="Times New Roman" w:hAnsi="Times New Roman" w:cs="Times New Roman"/>
          <w:sz w:val="28"/>
          <w:szCs w:val="28"/>
        </w:rPr>
        <w:t>11113020075792, цвет кузова – белый.</w:t>
      </w:r>
    </w:p>
    <w:p w:rsidR="00FC4A18" w:rsidRPr="0093574E" w:rsidRDefault="00FC4A18" w:rsidP="0067109B">
      <w:pPr>
        <w:ind w:right="-164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Способ приватизации: аукцион, открытый по составу участников, с открытой формой подачи предложений о цене.</w:t>
      </w:r>
    </w:p>
    <w:p w:rsidR="00FC4A18" w:rsidRPr="0093574E" w:rsidRDefault="00FC4A18" w:rsidP="0067109B">
      <w:pPr>
        <w:ind w:left="34" w:right="-108" w:firstLine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3574E">
        <w:rPr>
          <w:rFonts w:ascii="Times New Roman" w:hAnsi="Times New Roman" w:cs="Times New Roman"/>
          <w:sz w:val="28"/>
          <w:szCs w:val="28"/>
        </w:rPr>
        <w:t>Срок проведения аукциона: 12 апреля 2013 года.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Цена сделки: 20 900 (двадцать тысяч девятьсот) рублей с учетом НДС.</w:t>
      </w:r>
    </w:p>
    <w:p w:rsidR="00FC4A18" w:rsidRDefault="00FC4A18" w:rsidP="0067109B">
      <w:pPr>
        <w:rPr>
          <w:rFonts w:ascii="Times New Roman" w:hAnsi="Times New Roman" w:cs="Times New Roman"/>
          <w:sz w:val="28"/>
          <w:szCs w:val="28"/>
        </w:rPr>
      </w:pP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2. Автомобиль ГАЗ-3110,  1999 года выпуска, модель двигателя 40620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3574E">
        <w:rPr>
          <w:rFonts w:ascii="Times New Roman" w:hAnsi="Times New Roman" w:cs="Times New Roman"/>
          <w:sz w:val="28"/>
          <w:szCs w:val="28"/>
        </w:rPr>
        <w:t>, номер двигателя Х3252735,номер шасси 851898, номер кузова Х0267287, идентификационный.номер (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93574E">
        <w:rPr>
          <w:rFonts w:ascii="Times New Roman" w:hAnsi="Times New Roman" w:cs="Times New Roman"/>
          <w:sz w:val="28"/>
          <w:szCs w:val="28"/>
        </w:rPr>
        <w:t xml:space="preserve">) 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XTH</w:t>
      </w:r>
      <w:r w:rsidRPr="0093574E">
        <w:rPr>
          <w:rFonts w:ascii="Times New Roman" w:hAnsi="Times New Roman" w:cs="Times New Roman"/>
          <w:sz w:val="28"/>
          <w:szCs w:val="28"/>
        </w:rPr>
        <w:t>311000Х0267287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4A18" w:rsidRPr="0093574E" w:rsidRDefault="00FC4A18" w:rsidP="00F73B7C">
      <w:pPr>
        <w:ind w:right="-164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Способ приватизации: аукцион, открытый по составу участников, с открытой формой подачи предложений о цене.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3574E">
        <w:rPr>
          <w:rFonts w:ascii="Times New Roman" w:hAnsi="Times New Roman" w:cs="Times New Roman"/>
          <w:sz w:val="28"/>
          <w:szCs w:val="28"/>
        </w:rPr>
        <w:t>Срок проведения аукциона: 12 апреля 2013 года.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Цена сделки: 27 500 (двадцать семь тысяч пятьсот) рублей с учетом НДС.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3. Автобус ПАЗ 32050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3574E">
        <w:rPr>
          <w:rFonts w:ascii="Times New Roman" w:hAnsi="Times New Roman" w:cs="Times New Roman"/>
          <w:sz w:val="28"/>
          <w:szCs w:val="28"/>
        </w:rPr>
        <w:t>, 1999 года выпуска, идентификационный номер (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93574E">
        <w:rPr>
          <w:rFonts w:ascii="Times New Roman" w:hAnsi="Times New Roman" w:cs="Times New Roman"/>
          <w:sz w:val="28"/>
          <w:szCs w:val="28"/>
        </w:rPr>
        <w:t>) Х1М32050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RX</w:t>
      </w:r>
      <w:r w:rsidRPr="0093574E">
        <w:rPr>
          <w:rFonts w:ascii="Times New Roman" w:hAnsi="Times New Roman" w:cs="Times New Roman"/>
          <w:sz w:val="28"/>
          <w:szCs w:val="28"/>
        </w:rPr>
        <w:t>0001814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4A18" w:rsidRPr="0093574E" w:rsidRDefault="00FC4A18" w:rsidP="0067109B">
      <w:pPr>
        <w:ind w:right="-164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Способ приватизации: аукцион, открытый по составу участников, с открытой формой подачи предложений о цене.</w:t>
      </w:r>
    </w:p>
    <w:p w:rsidR="00FC4A18" w:rsidRPr="0093574E" w:rsidRDefault="00FC4A18" w:rsidP="0067109B">
      <w:pPr>
        <w:ind w:left="34" w:right="-108" w:firstLine="34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Срок проведения аукциона: 23 июля 2013 года.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Цена сделки: 43 050 (сорок три тысячи пятьдесят) рублей с учетом НДС.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</w:p>
    <w:p w:rsidR="00FC4A18" w:rsidRPr="0093574E" w:rsidRDefault="00FC4A18" w:rsidP="0067109B">
      <w:pPr>
        <w:ind w:right="-108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4. Автомобиль УАЗ-396252-03 специальный а/м, 2006 года выпуска, идентификационный номер (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93574E">
        <w:rPr>
          <w:rFonts w:ascii="Times New Roman" w:hAnsi="Times New Roman" w:cs="Times New Roman"/>
          <w:sz w:val="28"/>
          <w:szCs w:val="28"/>
        </w:rPr>
        <w:t>) ХТТ39625260452374, модель, № двигателя 40210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3574E">
        <w:rPr>
          <w:rFonts w:ascii="Times New Roman" w:hAnsi="Times New Roman" w:cs="Times New Roman"/>
          <w:sz w:val="28"/>
          <w:szCs w:val="28"/>
        </w:rPr>
        <w:t xml:space="preserve"> *50027725, шасси (рама) № 37410060473592, кузов (кабина, прицеп)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3574E">
        <w:rPr>
          <w:rFonts w:ascii="Times New Roman" w:hAnsi="Times New Roman" w:cs="Times New Roman"/>
          <w:sz w:val="28"/>
          <w:szCs w:val="28"/>
        </w:rPr>
        <w:t>№ 37410060200531, цвет кузова (кабины, прицепа) – белая ночь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4A18" w:rsidRPr="0093574E" w:rsidRDefault="00FC4A18" w:rsidP="0067109B">
      <w:pPr>
        <w:ind w:right="-164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Способ приватизации: аукцион, открытый по составу участников, с открытой формой подачи предложений о цене.</w:t>
      </w:r>
    </w:p>
    <w:p w:rsidR="00FC4A18" w:rsidRPr="0093574E" w:rsidRDefault="00FC4A18" w:rsidP="0067109B">
      <w:pPr>
        <w:ind w:left="34" w:right="-108" w:firstLine="34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3574E">
        <w:rPr>
          <w:rFonts w:ascii="Times New Roman" w:hAnsi="Times New Roman" w:cs="Times New Roman"/>
          <w:sz w:val="28"/>
          <w:szCs w:val="28"/>
        </w:rPr>
        <w:t xml:space="preserve"> Срок проведения аукциона: 16 сентября 2013 года.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Цена сделки: 61 124 (шестьдесят одна тысяча сто двадцать четыре) рубля с учетом НДС.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</w:p>
    <w:p w:rsidR="00FC4A18" w:rsidRPr="0093574E" w:rsidRDefault="00FC4A18" w:rsidP="0067109B">
      <w:pPr>
        <w:ind w:right="-164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5. Автомобиль ГАЗ 3102,1999 года выпуска, модель двигателя 40620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3574E">
        <w:rPr>
          <w:rFonts w:ascii="Times New Roman" w:hAnsi="Times New Roman" w:cs="Times New Roman"/>
          <w:sz w:val="28"/>
          <w:szCs w:val="28"/>
        </w:rPr>
        <w:t>, шасси (рама) № 832932, номер двигателя 3239328, номер кузова 0091507, цвет – белый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357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A18" w:rsidRPr="0093574E" w:rsidRDefault="00FC4A18" w:rsidP="0067109B">
      <w:pPr>
        <w:ind w:right="-164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Способ приватизации: аукцион, открытый по составу участников, с открытой формой подачи предложений о цене.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Срок проведения аукциона: 12 ноября 2013 года.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Цена сделки: 20 692 (двадцать тысяч шестьсот девяносто два) рубля 80 копеек с учетом НДС.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</w:p>
    <w:p w:rsidR="00FC4A18" w:rsidRPr="0093574E" w:rsidRDefault="00FC4A18" w:rsidP="0067109B">
      <w:pPr>
        <w:ind w:right="-108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6. Автомобиль УАЗ-396252-03 специальный а/м, 2006 года выпуска, модель, № двигателя 40210</w:t>
      </w:r>
      <w:r w:rsidRPr="0093574E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3574E">
        <w:rPr>
          <w:rFonts w:ascii="Times New Roman" w:hAnsi="Times New Roman" w:cs="Times New Roman"/>
          <w:sz w:val="28"/>
          <w:szCs w:val="28"/>
        </w:rPr>
        <w:t xml:space="preserve"> *50027725, шасси (рама) № 37410060473592, кузов (кабина, прицеп) № 37410060200531, цвет кузова (кабины, прицепа) – белая ночь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4A18" w:rsidRPr="0093574E" w:rsidRDefault="00FC4A18" w:rsidP="0067109B">
      <w:pPr>
        <w:ind w:right="-164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Способ приватизации: аукцион, открытый по составу участников, с открытой формой подачи предложений о цене.</w:t>
      </w:r>
    </w:p>
    <w:p w:rsidR="00FC4A18" w:rsidRPr="0093574E" w:rsidRDefault="00FC4A18" w:rsidP="0067109B">
      <w:pPr>
        <w:ind w:left="34" w:right="-108" w:firstLine="34"/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Срок проведения аукциона: 12 ноября 2013 года.</w:t>
      </w: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  <w:r w:rsidRPr="0093574E">
        <w:rPr>
          <w:rFonts w:ascii="Times New Roman" w:hAnsi="Times New Roman" w:cs="Times New Roman"/>
          <w:sz w:val="28"/>
          <w:szCs w:val="28"/>
        </w:rPr>
        <w:t>Цена сделки: 120 065 (сто двадцать тысяч шестьдесят пять) рублей с учетом НДС.</w:t>
      </w:r>
    </w:p>
    <w:p w:rsidR="00FC4A18" w:rsidRDefault="00FC4A18" w:rsidP="0009073C">
      <w:pPr>
        <w:ind w:right="-108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Движимое имущество в количестве 5 транспортных средств – автомобилей в составе:</w:t>
      </w:r>
      <w:r w:rsidRPr="000907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4A18" w:rsidRPr="000857B6" w:rsidRDefault="00FC4A18" w:rsidP="0009073C">
      <w:pPr>
        <w:ind w:right="-108" w:firstLine="709"/>
        <w:rPr>
          <w:rFonts w:ascii="Times New Roman" w:hAnsi="Times New Roman" w:cs="Times New Roman"/>
          <w:sz w:val="28"/>
          <w:szCs w:val="28"/>
        </w:rPr>
      </w:pPr>
      <w:r w:rsidRPr="000857B6">
        <w:rPr>
          <w:rFonts w:ascii="Times New Roman" w:hAnsi="Times New Roman" w:cs="Times New Roman"/>
          <w:sz w:val="28"/>
          <w:szCs w:val="28"/>
        </w:rPr>
        <w:t>1) ВАЗ – 21074, 2003 год выпуска, идентификационный номер (</w:t>
      </w:r>
      <w:r w:rsidRPr="000857B6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0857B6">
        <w:rPr>
          <w:rFonts w:ascii="Times New Roman" w:hAnsi="Times New Roman" w:cs="Times New Roman"/>
          <w:sz w:val="28"/>
          <w:szCs w:val="28"/>
        </w:rPr>
        <w:t>) ХТА21074041847161,модель, № двигателя  2106, 7499470, регистрационный знак;</w:t>
      </w:r>
    </w:p>
    <w:p w:rsidR="00FC4A18" w:rsidRPr="000857B6" w:rsidRDefault="00FC4A18" w:rsidP="0009073C">
      <w:pPr>
        <w:ind w:right="-108"/>
        <w:rPr>
          <w:rFonts w:ascii="Times New Roman" w:hAnsi="Times New Roman" w:cs="Times New Roman"/>
          <w:sz w:val="28"/>
          <w:szCs w:val="28"/>
        </w:rPr>
      </w:pPr>
      <w:r w:rsidRPr="000857B6">
        <w:rPr>
          <w:rFonts w:ascii="Times New Roman" w:hAnsi="Times New Roman" w:cs="Times New Roman"/>
          <w:sz w:val="28"/>
          <w:szCs w:val="28"/>
        </w:rPr>
        <w:t>2) ВАЗ – 21074, 2005 год выпуска, идентификационный номер (</w:t>
      </w:r>
      <w:r w:rsidRPr="000857B6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0857B6">
        <w:rPr>
          <w:rFonts w:ascii="Times New Roman" w:hAnsi="Times New Roman" w:cs="Times New Roman"/>
          <w:sz w:val="28"/>
          <w:szCs w:val="28"/>
        </w:rPr>
        <w:t>) ХТА21074052157548,модель, № двигателя 2106, 8125805,</w:t>
      </w:r>
    </w:p>
    <w:p w:rsidR="00FC4A18" w:rsidRPr="000857B6" w:rsidRDefault="00FC4A18" w:rsidP="000907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857B6">
        <w:rPr>
          <w:rFonts w:ascii="Times New Roman" w:hAnsi="Times New Roman" w:cs="Times New Roman"/>
          <w:sz w:val="28"/>
          <w:szCs w:val="28"/>
        </w:rPr>
        <w:t>УАЗ 3152, 1991 год выпуска, модель, № двигателя 417800 106000900, номер шасси 0324412, номер кузова 6327</w:t>
      </w:r>
    </w:p>
    <w:p w:rsidR="00FC4A18" w:rsidRPr="000857B6" w:rsidRDefault="00FC4A18" w:rsidP="000907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0857B6">
        <w:rPr>
          <w:rFonts w:ascii="Times New Roman" w:hAnsi="Times New Roman" w:cs="Times New Roman"/>
          <w:sz w:val="28"/>
          <w:szCs w:val="28"/>
        </w:rPr>
        <w:t>РАФ 2203, 1995 год выпуска, модель, № двигателя 402  163182, номер кузова 0268661,</w:t>
      </w:r>
    </w:p>
    <w:p w:rsidR="00FC4A18" w:rsidRDefault="00FC4A18" w:rsidP="000907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0857B6">
        <w:rPr>
          <w:rFonts w:ascii="Times New Roman" w:hAnsi="Times New Roman" w:cs="Times New Roman"/>
          <w:sz w:val="28"/>
          <w:szCs w:val="28"/>
          <w:lang w:val="en-US"/>
        </w:rPr>
        <w:t>KIA</w:t>
      </w:r>
      <w:r w:rsidRPr="000857B6">
        <w:rPr>
          <w:rFonts w:ascii="Times New Roman" w:hAnsi="Times New Roman" w:cs="Times New Roman"/>
          <w:sz w:val="28"/>
          <w:szCs w:val="28"/>
        </w:rPr>
        <w:t xml:space="preserve"> </w:t>
      </w:r>
      <w:r w:rsidRPr="000857B6">
        <w:rPr>
          <w:rFonts w:ascii="Times New Roman" w:hAnsi="Times New Roman" w:cs="Times New Roman"/>
          <w:sz w:val="28"/>
          <w:szCs w:val="28"/>
          <w:lang w:val="en-US"/>
        </w:rPr>
        <w:t>SORENTO</w:t>
      </w:r>
      <w:r w:rsidRPr="000857B6">
        <w:rPr>
          <w:rFonts w:ascii="Times New Roman" w:hAnsi="Times New Roman" w:cs="Times New Roman"/>
          <w:sz w:val="28"/>
          <w:szCs w:val="28"/>
        </w:rPr>
        <w:t>, 2005 год выпуска, (</w:t>
      </w:r>
      <w:r w:rsidRPr="000857B6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0857B6">
        <w:rPr>
          <w:rFonts w:ascii="Times New Roman" w:hAnsi="Times New Roman" w:cs="Times New Roman"/>
          <w:sz w:val="28"/>
          <w:szCs w:val="28"/>
        </w:rPr>
        <w:t xml:space="preserve">) </w:t>
      </w:r>
      <w:r w:rsidRPr="000857B6">
        <w:rPr>
          <w:rFonts w:ascii="Times New Roman" w:hAnsi="Times New Roman" w:cs="Times New Roman"/>
          <w:sz w:val="28"/>
          <w:szCs w:val="28"/>
          <w:lang w:val="en-US"/>
        </w:rPr>
        <w:t>KNEJC</w:t>
      </w:r>
      <w:r w:rsidRPr="000857B6">
        <w:rPr>
          <w:rFonts w:ascii="Times New Roman" w:hAnsi="Times New Roman" w:cs="Times New Roman"/>
          <w:sz w:val="28"/>
          <w:szCs w:val="28"/>
        </w:rPr>
        <w:t xml:space="preserve">522565518664, модель, номер двигателя </w:t>
      </w:r>
      <w:r w:rsidRPr="000857B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857B6">
        <w:rPr>
          <w:rFonts w:ascii="Times New Roman" w:hAnsi="Times New Roman" w:cs="Times New Roman"/>
          <w:sz w:val="28"/>
          <w:szCs w:val="28"/>
        </w:rPr>
        <w:t>4</w:t>
      </w:r>
      <w:r w:rsidRPr="000857B6">
        <w:rPr>
          <w:rFonts w:ascii="Times New Roman" w:hAnsi="Times New Roman" w:cs="Times New Roman"/>
          <w:sz w:val="28"/>
          <w:szCs w:val="28"/>
          <w:lang w:val="en-US"/>
        </w:rPr>
        <w:t>JS</w:t>
      </w:r>
      <w:r w:rsidRPr="000857B6">
        <w:rPr>
          <w:rFonts w:ascii="Times New Roman" w:hAnsi="Times New Roman" w:cs="Times New Roman"/>
          <w:sz w:val="28"/>
          <w:szCs w:val="28"/>
        </w:rPr>
        <w:t xml:space="preserve"> 5214862, шасси </w:t>
      </w:r>
      <w:r w:rsidRPr="000857B6">
        <w:rPr>
          <w:rFonts w:ascii="Times New Roman" w:hAnsi="Times New Roman" w:cs="Times New Roman"/>
          <w:sz w:val="28"/>
          <w:szCs w:val="28"/>
          <w:lang w:val="en-US"/>
        </w:rPr>
        <w:t>KNEJC</w:t>
      </w:r>
      <w:r w:rsidRPr="000857B6">
        <w:rPr>
          <w:rFonts w:ascii="Times New Roman" w:hAnsi="Times New Roman" w:cs="Times New Roman"/>
          <w:sz w:val="28"/>
          <w:szCs w:val="28"/>
        </w:rPr>
        <w:t>522565518664, цвет золотистый</w:t>
      </w:r>
      <w:r>
        <w:rPr>
          <w:rFonts w:ascii="Times New Roman" w:hAnsi="Times New Roman" w:cs="Times New Roman"/>
          <w:sz w:val="28"/>
          <w:szCs w:val="28"/>
        </w:rPr>
        <w:t>, аукцион по которым признан несостоявшимся по причине отсутствия заявок на участие в торгах, повторно объявлены в декабре 2013 году на торги посредством публичного предложения.</w:t>
      </w:r>
    </w:p>
    <w:p w:rsidR="00FC4A18" w:rsidRPr="000857B6" w:rsidRDefault="00FC4A18" w:rsidP="005716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Фактически приватизация указанных 5 транспортных средств </w:t>
      </w:r>
      <w:r w:rsidRPr="000857B6">
        <w:rPr>
          <w:rFonts w:ascii="Times New Roman" w:hAnsi="Times New Roman" w:cs="Times New Roman"/>
          <w:sz w:val="28"/>
          <w:szCs w:val="28"/>
        </w:rPr>
        <w:t>осуществлена в январе-феврале 2014 года.</w:t>
      </w:r>
      <w:r>
        <w:rPr>
          <w:rFonts w:ascii="Times New Roman" w:hAnsi="Times New Roman" w:cs="Times New Roman"/>
          <w:sz w:val="28"/>
          <w:szCs w:val="28"/>
        </w:rPr>
        <w:t xml:space="preserve"> Из-за отсутствия заявок продажа транспортного средства – автомобиля </w:t>
      </w:r>
      <w:r w:rsidRPr="000857B6">
        <w:rPr>
          <w:rFonts w:ascii="Times New Roman" w:hAnsi="Times New Roman" w:cs="Times New Roman"/>
          <w:sz w:val="28"/>
          <w:szCs w:val="28"/>
        </w:rPr>
        <w:t>РАФ 2203, 1995 год выпуска, модель, № двигателя 402  163182, номер кузова 0268661,</w:t>
      </w:r>
      <w:r w:rsidRPr="005716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 не состоялась. Оставшиеся 4 единицы транспортных средств проданы на торгах посредством публичного предложения на сумму 274 181(двести семьдесят четыре тысячи сто восемьдесят один) рубль 50 копеек.</w:t>
      </w:r>
    </w:p>
    <w:p w:rsidR="00FC4A18" w:rsidRPr="000857B6" w:rsidRDefault="00FC4A18" w:rsidP="0067109B">
      <w:pPr>
        <w:rPr>
          <w:rFonts w:ascii="Times New Roman" w:hAnsi="Times New Roman" w:cs="Times New Roman"/>
          <w:sz w:val="28"/>
          <w:szCs w:val="28"/>
        </w:rPr>
      </w:pPr>
    </w:p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666"/>
        <w:gridCol w:w="3333"/>
      </w:tblGrid>
      <w:tr w:rsidR="00FC4A18" w:rsidRPr="001913E9" w:rsidTr="007550E4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C4A18" w:rsidRPr="001913E9" w:rsidRDefault="00FC4A18" w:rsidP="00F73B7C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9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имущественных отношений администрации муниципального образования Гулькевичский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FC4A18" w:rsidRPr="001913E9" w:rsidRDefault="00FC4A18" w:rsidP="0067109B">
            <w:pPr>
              <w:pStyle w:val="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A18" w:rsidRPr="001913E9" w:rsidRDefault="00FC4A18" w:rsidP="006710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A18" w:rsidRPr="001913E9" w:rsidRDefault="00FC4A18" w:rsidP="00F73B7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13E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М.А.Каламбет</w:t>
            </w:r>
          </w:p>
        </w:tc>
      </w:tr>
    </w:tbl>
    <w:p w:rsidR="00FC4A18" w:rsidRPr="0093574E" w:rsidRDefault="00FC4A18" w:rsidP="0067109B">
      <w:pPr>
        <w:rPr>
          <w:rFonts w:ascii="Times New Roman" w:hAnsi="Times New Roman" w:cs="Times New Roman"/>
          <w:sz w:val="28"/>
          <w:szCs w:val="28"/>
        </w:rPr>
      </w:pPr>
    </w:p>
    <w:p w:rsidR="00FC4A18" w:rsidRDefault="00FC4A18" w:rsidP="0067109B"/>
    <w:sectPr w:rsidR="00FC4A18" w:rsidSect="00E77200">
      <w:pgSz w:w="11900" w:h="16800"/>
      <w:pgMar w:top="993" w:right="800" w:bottom="1276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60849"/>
    <w:multiLevelType w:val="hybridMultilevel"/>
    <w:tmpl w:val="FE4A03F0"/>
    <w:lvl w:ilvl="0" w:tplc="008676E0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/>
        <w:color w:val="FF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7E0043B"/>
    <w:multiLevelType w:val="hybridMultilevel"/>
    <w:tmpl w:val="129AE346"/>
    <w:lvl w:ilvl="0" w:tplc="4CCA378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/>
        <w:color w:val="FF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109B"/>
    <w:rsid w:val="00000884"/>
    <w:rsid w:val="000019F1"/>
    <w:rsid w:val="0000255C"/>
    <w:rsid w:val="00002694"/>
    <w:rsid w:val="0000269F"/>
    <w:rsid w:val="00002986"/>
    <w:rsid w:val="00002C76"/>
    <w:rsid w:val="00003C06"/>
    <w:rsid w:val="00003F62"/>
    <w:rsid w:val="00004C61"/>
    <w:rsid w:val="0000507B"/>
    <w:rsid w:val="00005291"/>
    <w:rsid w:val="0000572D"/>
    <w:rsid w:val="00005F80"/>
    <w:rsid w:val="0000659D"/>
    <w:rsid w:val="000075A0"/>
    <w:rsid w:val="00007C39"/>
    <w:rsid w:val="00010A62"/>
    <w:rsid w:val="0001111D"/>
    <w:rsid w:val="00011340"/>
    <w:rsid w:val="000119B5"/>
    <w:rsid w:val="000120EA"/>
    <w:rsid w:val="000121C0"/>
    <w:rsid w:val="000131FA"/>
    <w:rsid w:val="00013F6D"/>
    <w:rsid w:val="000153C5"/>
    <w:rsid w:val="0001566E"/>
    <w:rsid w:val="0001584D"/>
    <w:rsid w:val="000158F7"/>
    <w:rsid w:val="00015ACE"/>
    <w:rsid w:val="00015F21"/>
    <w:rsid w:val="00016586"/>
    <w:rsid w:val="000175F3"/>
    <w:rsid w:val="0001769C"/>
    <w:rsid w:val="000202A5"/>
    <w:rsid w:val="000211B4"/>
    <w:rsid w:val="000216BC"/>
    <w:rsid w:val="0002177B"/>
    <w:rsid w:val="000257DC"/>
    <w:rsid w:val="00027C46"/>
    <w:rsid w:val="00030542"/>
    <w:rsid w:val="00030B01"/>
    <w:rsid w:val="00030EB2"/>
    <w:rsid w:val="0003172D"/>
    <w:rsid w:val="00031B87"/>
    <w:rsid w:val="0003327B"/>
    <w:rsid w:val="000333DE"/>
    <w:rsid w:val="000355CD"/>
    <w:rsid w:val="00036E93"/>
    <w:rsid w:val="00041D62"/>
    <w:rsid w:val="00043165"/>
    <w:rsid w:val="00043406"/>
    <w:rsid w:val="00044D21"/>
    <w:rsid w:val="000454C7"/>
    <w:rsid w:val="00045580"/>
    <w:rsid w:val="00045B56"/>
    <w:rsid w:val="000466DF"/>
    <w:rsid w:val="00046BB8"/>
    <w:rsid w:val="00046C7E"/>
    <w:rsid w:val="00047223"/>
    <w:rsid w:val="0004770C"/>
    <w:rsid w:val="00050651"/>
    <w:rsid w:val="000508EE"/>
    <w:rsid w:val="00050D8F"/>
    <w:rsid w:val="00050DE9"/>
    <w:rsid w:val="00051FCF"/>
    <w:rsid w:val="00053B12"/>
    <w:rsid w:val="0005506B"/>
    <w:rsid w:val="00055D1D"/>
    <w:rsid w:val="00056E30"/>
    <w:rsid w:val="00057C9C"/>
    <w:rsid w:val="00057E51"/>
    <w:rsid w:val="00060111"/>
    <w:rsid w:val="000602EF"/>
    <w:rsid w:val="000611BB"/>
    <w:rsid w:val="0006140D"/>
    <w:rsid w:val="00061BC2"/>
    <w:rsid w:val="00061F0D"/>
    <w:rsid w:val="00062FFD"/>
    <w:rsid w:val="000635E1"/>
    <w:rsid w:val="000638DE"/>
    <w:rsid w:val="00063A2C"/>
    <w:rsid w:val="00064770"/>
    <w:rsid w:val="00064990"/>
    <w:rsid w:val="00065311"/>
    <w:rsid w:val="00065EEA"/>
    <w:rsid w:val="00065F58"/>
    <w:rsid w:val="0006625F"/>
    <w:rsid w:val="00066682"/>
    <w:rsid w:val="00066D6D"/>
    <w:rsid w:val="00066FDD"/>
    <w:rsid w:val="00067391"/>
    <w:rsid w:val="0006776F"/>
    <w:rsid w:val="000703D2"/>
    <w:rsid w:val="00070841"/>
    <w:rsid w:val="000710B6"/>
    <w:rsid w:val="000713FE"/>
    <w:rsid w:val="00071A68"/>
    <w:rsid w:val="00072407"/>
    <w:rsid w:val="00072989"/>
    <w:rsid w:val="00073A11"/>
    <w:rsid w:val="000744A6"/>
    <w:rsid w:val="00074772"/>
    <w:rsid w:val="00074D05"/>
    <w:rsid w:val="00074E51"/>
    <w:rsid w:val="000759B8"/>
    <w:rsid w:val="00075E46"/>
    <w:rsid w:val="00075E7F"/>
    <w:rsid w:val="0007646C"/>
    <w:rsid w:val="00076C24"/>
    <w:rsid w:val="00076E41"/>
    <w:rsid w:val="0007757C"/>
    <w:rsid w:val="0007765D"/>
    <w:rsid w:val="00080848"/>
    <w:rsid w:val="000812A7"/>
    <w:rsid w:val="00082164"/>
    <w:rsid w:val="0008249D"/>
    <w:rsid w:val="00082D59"/>
    <w:rsid w:val="00083C65"/>
    <w:rsid w:val="00084AF4"/>
    <w:rsid w:val="00085554"/>
    <w:rsid w:val="000856A3"/>
    <w:rsid w:val="000857B6"/>
    <w:rsid w:val="000869F6"/>
    <w:rsid w:val="00087256"/>
    <w:rsid w:val="0008783C"/>
    <w:rsid w:val="00087891"/>
    <w:rsid w:val="0009017A"/>
    <w:rsid w:val="000902B1"/>
    <w:rsid w:val="000902C5"/>
    <w:rsid w:val="0009073C"/>
    <w:rsid w:val="00090F1B"/>
    <w:rsid w:val="00091480"/>
    <w:rsid w:val="0009154A"/>
    <w:rsid w:val="00091A8C"/>
    <w:rsid w:val="00094598"/>
    <w:rsid w:val="00094D6A"/>
    <w:rsid w:val="00095267"/>
    <w:rsid w:val="00095D74"/>
    <w:rsid w:val="00096F26"/>
    <w:rsid w:val="000975B1"/>
    <w:rsid w:val="000A09C2"/>
    <w:rsid w:val="000A102E"/>
    <w:rsid w:val="000A312E"/>
    <w:rsid w:val="000A32BA"/>
    <w:rsid w:val="000A3783"/>
    <w:rsid w:val="000A424F"/>
    <w:rsid w:val="000A45E9"/>
    <w:rsid w:val="000A5DCC"/>
    <w:rsid w:val="000A6F44"/>
    <w:rsid w:val="000A7B92"/>
    <w:rsid w:val="000B0112"/>
    <w:rsid w:val="000B0A1B"/>
    <w:rsid w:val="000B0D81"/>
    <w:rsid w:val="000B21FB"/>
    <w:rsid w:val="000B2618"/>
    <w:rsid w:val="000B3B0A"/>
    <w:rsid w:val="000B3E97"/>
    <w:rsid w:val="000B4317"/>
    <w:rsid w:val="000B4C74"/>
    <w:rsid w:val="000B588A"/>
    <w:rsid w:val="000B7DA1"/>
    <w:rsid w:val="000B7FBD"/>
    <w:rsid w:val="000C01F5"/>
    <w:rsid w:val="000C02B3"/>
    <w:rsid w:val="000C0B86"/>
    <w:rsid w:val="000C0FDF"/>
    <w:rsid w:val="000C1E44"/>
    <w:rsid w:val="000C2A59"/>
    <w:rsid w:val="000C2D99"/>
    <w:rsid w:val="000C2E82"/>
    <w:rsid w:val="000C2F46"/>
    <w:rsid w:val="000C3B89"/>
    <w:rsid w:val="000C3E3C"/>
    <w:rsid w:val="000C5490"/>
    <w:rsid w:val="000C5CF3"/>
    <w:rsid w:val="000C6973"/>
    <w:rsid w:val="000C6CA3"/>
    <w:rsid w:val="000C6E6D"/>
    <w:rsid w:val="000D07C0"/>
    <w:rsid w:val="000D0E3B"/>
    <w:rsid w:val="000D152F"/>
    <w:rsid w:val="000D2183"/>
    <w:rsid w:val="000D2868"/>
    <w:rsid w:val="000D2DD1"/>
    <w:rsid w:val="000D2DE8"/>
    <w:rsid w:val="000D3504"/>
    <w:rsid w:val="000D3EF4"/>
    <w:rsid w:val="000D42BF"/>
    <w:rsid w:val="000D4628"/>
    <w:rsid w:val="000D5393"/>
    <w:rsid w:val="000D570B"/>
    <w:rsid w:val="000D665A"/>
    <w:rsid w:val="000E08FD"/>
    <w:rsid w:val="000E159D"/>
    <w:rsid w:val="000E2227"/>
    <w:rsid w:val="000E238D"/>
    <w:rsid w:val="000E36A1"/>
    <w:rsid w:val="000E4423"/>
    <w:rsid w:val="000E481F"/>
    <w:rsid w:val="000E5FB6"/>
    <w:rsid w:val="000E6315"/>
    <w:rsid w:val="000E6D20"/>
    <w:rsid w:val="000E74DB"/>
    <w:rsid w:val="000F04A6"/>
    <w:rsid w:val="000F0DB5"/>
    <w:rsid w:val="000F1269"/>
    <w:rsid w:val="000F1AE0"/>
    <w:rsid w:val="000F1CC1"/>
    <w:rsid w:val="000F418F"/>
    <w:rsid w:val="000F4F80"/>
    <w:rsid w:val="000F5228"/>
    <w:rsid w:val="000F5B3F"/>
    <w:rsid w:val="000F6AA5"/>
    <w:rsid w:val="000F6AB8"/>
    <w:rsid w:val="000F714D"/>
    <w:rsid w:val="000F7D6A"/>
    <w:rsid w:val="001005FA"/>
    <w:rsid w:val="001007E6"/>
    <w:rsid w:val="00101115"/>
    <w:rsid w:val="001015D2"/>
    <w:rsid w:val="0010242C"/>
    <w:rsid w:val="001024CE"/>
    <w:rsid w:val="00103053"/>
    <w:rsid w:val="00103CE8"/>
    <w:rsid w:val="00106F91"/>
    <w:rsid w:val="001077FB"/>
    <w:rsid w:val="00110601"/>
    <w:rsid w:val="00110E3E"/>
    <w:rsid w:val="00112426"/>
    <w:rsid w:val="00112981"/>
    <w:rsid w:val="00115489"/>
    <w:rsid w:val="00116718"/>
    <w:rsid w:val="001173D5"/>
    <w:rsid w:val="0011792E"/>
    <w:rsid w:val="00120906"/>
    <w:rsid w:val="00120BD2"/>
    <w:rsid w:val="0012229C"/>
    <w:rsid w:val="001223A9"/>
    <w:rsid w:val="0012290A"/>
    <w:rsid w:val="00122B04"/>
    <w:rsid w:val="00122B66"/>
    <w:rsid w:val="00123E0E"/>
    <w:rsid w:val="0012428B"/>
    <w:rsid w:val="00124840"/>
    <w:rsid w:val="00125A4E"/>
    <w:rsid w:val="00126299"/>
    <w:rsid w:val="001263D9"/>
    <w:rsid w:val="00126662"/>
    <w:rsid w:val="00126B53"/>
    <w:rsid w:val="001276E9"/>
    <w:rsid w:val="00127B7E"/>
    <w:rsid w:val="001301B4"/>
    <w:rsid w:val="0013051F"/>
    <w:rsid w:val="0013077C"/>
    <w:rsid w:val="00130938"/>
    <w:rsid w:val="00131B4C"/>
    <w:rsid w:val="0013223B"/>
    <w:rsid w:val="00132D3F"/>
    <w:rsid w:val="00133105"/>
    <w:rsid w:val="001331CB"/>
    <w:rsid w:val="00134DB2"/>
    <w:rsid w:val="00135411"/>
    <w:rsid w:val="00135545"/>
    <w:rsid w:val="0013561E"/>
    <w:rsid w:val="00135A6D"/>
    <w:rsid w:val="00135B2D"/>
    <w:rsid w:val="001362B7"/>
    <w:rsid w:val="00136477"/>
    <w:rsid w:val="00136763"/>
    <w:rsid w:val="00136D61"/>
    <w:rsid w:val="00137427"/>
    <w:rsid w:val="001374A6"/>
    <w:rsid w:val="001376C9"/>
    <w:rsid w:val="001378F8"/>
    <w:rsid w:val="00140FEC"/>
    <w:rsid w:val="0014105C"/>
    <w:rsid w:val="0014198C"/>
    <w:rsid w:val="001424E5"/>
    <w:rsid w:val="001425C3"/>
    <w:rsid w:val="00142DE7"/>
    <w:rsid w:val="00142F15"/>
    <w:rsid w:val="001433B9"/>
    <w:rsid w:val="00143C40"/>
    <w:rsid w:val="00144AAC"/>
    <w:rsid w:val="0014530F"/>
    <w:rsid w:val="0014549D"/>
    <w:rsid w:val="001460EA"/>
    <w:rsid w:val="001479DA"/>
    <w:rsid w:val="00147BB8"/>
    <w:rsid w:val="00147E0C"/>
    <w:rsid w:val="00150091"/>
    <w:rsid w:val="001520F8"/>
    <w:rsid w:val="00152BE0"/>
    <w:rsid w:val="0015308B"/>
    <w:rsid w:val="00153325"/>
    <w:rsid w:val="001535D8"/>
    <w:rsid w:val="00153825"/>
    <w:rsid w:val="00153D57"/>
    <w:rsid w:val="00154079"/>
    <w:rsid w:val="001540D4"/>
    <w:rsid w:val="001560BE"/>
    <w:rsid w:val="0015664F"/>
    <w:rsid w:val="0015737F"/>
    <w:rsid w:val="001575AA"/>
    <w:rsid w:val="00157E8B"/>
    <w:rsid w:val="001606AD"/>
    <w:rsid w:val="00160924"/>
    <w:rsid w:val="00161C5F"/>
    <w:rsid w:val="00161C96"/>
    <w:rsid w:val="0016297A"/>
    <w:rsid w:val="00163AF2"/>
    <w:rsid w:val="001644EE"/>
    <w:rsid w:val="0016483E"/>
    <w:rsid w:val="00164AF3"/>
    <w:rsid w:val="00164DE6"/>
    <w:rsid w:val="00165318"/>
    <w:rsid w:val="00166430"/>
    <w:rsid w:val="00166742"/>
    <w:rsid w:val="0016707E"/>
    <w:rsid w:val="0016777B"/>
    <w:rsid w:val="00167EED"/>
    <w:rsid w:val="00170697"/>
    <w:rsid w:val="0017079E"/>
    <w:rsid w:val="00171A16"/>
    <w:rsid w:val="00171A59"/>
    <w:rsid w:val="00171AD5"/>
    <w:rsid w:val="00171D91"/>
    <w:rsid w:val="00171FC0"/>
    <w:rsid w:val="00172309"/>
    <w:rsid w:val="00173D79"/>
    <w:rsid w:val="00176450"/>
    <w:rsid w:val="001764E9"/>
    <w:rsid w:val="0017651F"/>
    <w:rsid w:val="00176A56"/>
    <w:rsid w:val="0017706E"/>
    <w:rsid w:val="001771ED"/>
    <w:rsid w:val="001800C3"/>
    <w:rsid w:val="001806F8"/>
    <w:rsid w:val="00180799"/>
    <w:rsid w:val="001814B3"/>
    <w:rsid w:val="00181870"/>
    <w:rsid w:val="00181FA1"/>
    <w:rsid w:val="001827A0"/>
    <w:rsid w:val="00183122"/>
    <w:rsid w:val="00183BF1"/>
    <w:rsid w:val="00184B6F"/>
    <w:rsid w:val="00185CCE"/>
    <w:rsid w:val="00186793"/>
    <w:rsid w:val="00186919"/>
    <w:rsid w:val="001872FB"/>
    <w:rsid w:val="00187D87"/>
    <w:rsid w:val="00187EDB"/>
    <w:rsid w:val="00190B70"/>
    <w:rsid w:val="001910C1"/>
    <w:rsid w:val="001913E9"/>
    <w:rsid w:val="00192DB4"/>
    <w:rsid w:val="00192E3D"/>
    <w:rsid w:val="001930A6"/>
    <w:rsid w:val="001934BF"/>
    <w:rsid w:val="00193EA9"/>
    <w:rsid w:val="00194066"/>
    <w:rsid w:val="001944E4"/>
    <w:rsid w:val="0019456E"/>
    <w:rsid w:val="00194950"/>
    <w:rsid w:val="00195098"/>
    <w:rsid w:val="001955FD"/>
    <w:rsid w:val="0019654B"/>
    <w:rsid w:val="00196EF1"/>
    <w:rsid w:val="001973C3"/>
    <w:rsid w:val="001A0939"/>
    <w:rsid w:val="001A1FA7"/>
    <w:rsid w:val="001A1FB4"/>
    <w:rsid w:val="001A2802"/>
    <w:rsid w:val="001A334B"/>
    <w:rsid w:val="001A44C9"/>
    <w:rsid w:val="001A55CE"/>
    <w:rsid w:val="001A5A8B"/>
    <w:rsid w:val="001A6457"/>
    <w:rsid w:val="001A649F"/>
    <w:rsid w:val="001A64A8"/>
    <w:rsid w:val="001A77E9"/>
    <w:rsid w:val="001B0A87"/>
    <w:rsid w:val="001B1C98"/>
    <w:rsid w:val="001B1EDB"/>
    <w:rsid w:val="001B20D6"/>
    <w:rsid w:val="001B20F2"/>
    <w:rsid w:val="001B24D1"/>
    <w:rsid w:val="001B3F92"/>
    <w:rsid w:val="001B47A3"/>
    <w:rsid w:val="001B4B9B"/>
    <w:rsid w:val="001B5274"/>
    <w:rsid w:val="001B55F3"/>
    <w:rsid w:val="001B6649"/>
    <w:rsid w:val="001B6D72"/>
    <w:rsid w:val="001B6D7D"/>
    <w:rsid w:val="001B703E"/>
    <w:rsid w:val="001B78EE"/>
    <w:rsid w:val="001C0B88"/>
    <w:rsid w:val="001C1106"/>
    <w:rsid w:val="001C1210"/>
    <w:rsid w:val="001C1267"/>
    <w:rsid w:val="001C2A88"/>
    <w:rsid w:val="001C3093"/>
    <w:rsid w:val="001C41DE"/>
    <w:rsid w:val="001C4686"/>
    <w:rsid w:val="001C5458"/>
    <w:rsid w:val="001C62EF"/>
    <w:rsid w:val="001C65F4"/>
    <w:rsid w:val="001C66CF"/>
    <w:rsid w:val="001C6E86"/>
    <w:rsid w:val="001C714A"/>
    <w:rsid w:val="001C7767"/>
    <w:rsid w:val="001C7E60"/>
    <w:rsid w:val="001D16A3"/>
    <w:rsid w:val="001D1A94"/>
    <w:rsid w:val="001D1B72"/>
    <w:rsid w:val="001D316A"/>
    <w:rsid w:val="001D3E60"/>
    <w:rsid w:val="001D6C8B"/>
    <w:rsid w:val="001E065B"/>
    <w:rsid w:val="001E089A"/>
    <w:rsid w:val="001E0E88"/>
    <w:rsid w:val="001E23C3"/>
    <w:rsid w:val="001E29C7"/>
    <w:rsid w:val="001E321D"/>
    <w:rsid w:val="001E4785"/>
    <w:rsid w:val="001E553A"/>
    <w:rsid w:val="001E6095"/>
    <w:rsid w:val="001E72EE"/>
    <w:rsid w:val="001E73D9"/>
    <w:rsid w:val="001F016B"/>
    <w:rsid w:val="001F0228"/>
    <w:rsid w:val="001F2C12"/>
    <w:rsid w:val="001F2E42"/>
    <w:rsid w:val="001F377A"/>
    <w:rsid w:val="001F3CCC"/>
    <w:rsid w:val="001F4CED"/>
    <w:rsid w:val="001F6B65"/>
    <w:rsid w:val="001F723D"/>
    <w:rsid w:val="001F7F41"/>
    <w:rsid w:val="002006EA"/>
    <w:rsid w:val="00200A54"/>
    <w:rsid w:val="00200D57"/>
    <w:rsid w:val="00202083"/>
    <w:rsid w:val="002025CB"/>
    <w:rsid w:val="00202E0A"/>
    <w:rsid w:val="00204A84"/>
    <w:rsid w:val="00205D3C"/>
    <w:rsid w:val="002100AD"/>
    <w:rsid w:val="002105BA"/>
    <w:rsid w:val="0021110B"/>
    <w:rsid w:val="00211E17"/>
    <w:rsid w:val="00212AE8"/>
    <w:rsid w:val="00213F2F"/>
    <w:rsid w:val="00214D9B"/>
    <w:rsid w:val="00215854"/>
    <w:rsid w:val="00217935"/>
    <w:rsid w:val="00217B99"/>
    <w:rsid w:val="00217C6E"/>
    <w:rsid w:val="00220125"/>
    <w:rsid w:val="002213BA"/>
    <w:rsid w:val="0022169C"/>
    <w:rsid w:val="00222715"/>
    <w:rsid w:val="002227A1"/>
    <w:rsid w:val="00223796"/>
    <w:rsid w:val="00223D53"/>
    <w:rsid w:val="00224764"/>
    <w:rsid w:val="00224857"/>
    <w:rsid w:val="00224E5E"/>
    <w:rsid w:val="002257AB"/>
    <w:rsid w:val="002261ED"/>
    <w:rsid w:val="002263A4"/>
    <w:rsid w:val="00226CF7"/>
    <w:rsid w:val="002276B9"/>
    <w:rsid w:val="00230873"/>
    <w:rsid w:val="00230E3C"/>
    <w:rsid w:val="002328A0"/>
    <w:rsid w:val="00232C11"/>
    <w:rsid w:val="00232EC9"/>
    <w:rsid w:val="002339AF"/>
    <w:rsid w:val="002339F7"/>
    <w:rsid w:val="0023408F"/>
    <w:rsid w:val="00234AF9"/>
    <w:rsid w:val="00234D0C"/>
    <w:rsid w:val="00234FBE"/>
    <w:rsid w:val="0023500D"/>
    <w:rsid w:val="002350CA"/>
    <w:rsid w:val="00235992"/>
    <w:rsid w:val="00235B5A"/>
    <w:rsid w:val="00235B78"/>
    <w:rsid w:val="00236814"/>
    <w:rsid w:val="002374FB"/>
    <w:rsid w:val="00237D79"/>
    <w:rsid w:val="00240AF2"/>
    <w:rsid w:val="00242236"/>
    <w:rsid w:val="00242686"/>
    <w:rsid w:val="00243379"/>
    <w:rsid w:val="002438E9"/>
    <w:rsid w:val="00243C6D"/>
    <w:rsid w:val="0024430A"/>
    <w:rsid w:val="00245201"/>
    <w:rsid w:val="002462D3"/>
    <w:rsid w:val="002469B8"/>
    <w:rsid w:val="00246CCC"/>
    <w:rsid w:val="00247AE5"/>
    <w:rsid w:val="00247FBA"/>
    <w:rsid w:val="00251184"/>
    <w:rsid w:val="00251F97"/>
    <w:rsid w:val="002521FE"/>
    <w:rsid w:val="002522E5"/>
    <w:rsid w:val="00254186"/>
    <w:rsid w:val="00254BFC"/>
    <w:rsid w:val="0025526B"/>
    <w:rsid w:val="0025586C"/>
    <w:rsid w:val="00256ABE"/>
    <w:rsid w:val="00256B89"/>
    <w:rsid w:val="00257D27"/>
    <w:rsid w:val="0026025A"/>
    <w:rsid w:val="00260E76"/>
    <w:rsid w:val="002611E7"/>
    <w:rsid w:val="00261DE0"/>
    <w:rsid w:val="002630F9"/>
    <w:rsid w:val="00264EAC"/>
    <w:rsid w:val="00264F69"/>
    <w:rsid w:val="00264F94"/>
    <w:rsid w:val="00267040"/>
    <w:rsid w:val="00270037"/>
    <w:rsid w:val="00270CCA"/>
    <w:rsid w:val="00272785"/>
    <w:rsid w:val="00272831"/>
    <w:rsid w:val="002735FC"/>
    <w:rsid w:val="0027396B"/>
    <w:rsid w:val="002746A3"/>
    <w:rsid w:val="00275DD4"/>
    <w:rsid w:val="00276556"/>
    <w:rsid w:val="002765E4"/>
    <w:rsid w:val="002770FF"/>
    <w:rsid w:val="00281A08"/>
    <w:rsid w:val="00282BE3"/>
    <w:rsid w:val="0028375E"/>
    <w:rsid w:val="002838DE"/>
    <w:rsid w:val="00284221"/>
    <w:rsid w:val="0028427B"/>
    <w:rsid w:val="0028463B"/>
    <w:rsid w:val="0028475A"/>
    <w:rsid w:val="002848B8"/>
    <w:rsid w:val="002848CD"/>
    <w:rsid w:val="00285137"/>
    <w:rsid w:val="00285A29"/>
    <w:rsid w:val="00285BAE"/>
    <w:rsid w:val="00287B23"/>
    <w:rsid w:val="00287FCA"/>
    <w:rsid w:val="00290F1A"/>
    <w:rsid w:val="002914D5"/>
    <w:rsid w:val="002915F5"/>
    <w:rsid w:val="00292756"/>
    <w:rsid w:val="00293222"/>
    <w:rsid w:val="00293257"/>
    <w:rsid w:val="002938EF"/>
    <w:rsid w:val="002939F8"/>
    <w:rsid w:val="0029412C"/>
    <w:rsid w:val="0029499F"/>
    <w:rsid w:val="00294C76"/>
    <w:rsid w:val="0029506E"/>
    <w:rsid w:val="00295854"/>
    <w:rsid w:val="00295D03"/>
    <w:rsid w:val="00296311"/>
    <w:rsid w:val="002968B7"/>
    <w:rsid w:val="00296DDE"/>
    <w:rsid w:val="002A0A0F"/>
    <w:rsid w:val="002A0D2A"/>
    <w:rsid w:val="002A215E"/>
    <w:rsid w:val="002A2861"/>
    <w:rsid w:val="002A2989"/>
    <w:rsid w:val="002A2E27"/>
    <w:rsid w:val="002A3348"/>
    <w:rsid w:val="002A6EF9"/>
    <w:rsid w:val="002A7ECB"/>
    <w:rsid w:val="002B0165"/>
    <w:rsid w:val="002B0E60"/>
    <w:rsid w:val="002B1E8A"/>
    <w:rsid w:val="002B238C"/>
    <w:rsid w:val="002B2A07"/>
    <w:rsid w:val="002B301F"/>
    <w:rsid w:val="002B31C2"/>
    <w:rsid w:val="002B35CF"/>
    <w:rsid w:val="002B3767"/>
    <w:rsid w:val="002B3ABB"/>
    <w:rsid w:val="002B3BF8"/>
    <w:rsid w:val="002B3C9B"/>
    <w:rsid w:val="002B45CA"/>
    <w:rsid w:val="002B4D5D"/>
    <w:rsid w:val="002B5721"/>
    <w:rsid w:val="002B6F2E"/>
    <w:rsid w:val="002B744F"/>
    <w:rsid w:val="002C01EC"/>
    <w:rsid w:val="002C0812"/>
    <w:rsid w:val="002C0C5A"/>
    <w:rsid w:val="002C17EC"/>
    <w:rsid w:val="002C2BFD"/>
    <w:rsid w:val="002C340D"/>
    <w:rsid w:val="002C3F93"/>
    <w:rsid w:val="002C4585"/>
    <w:rsid w:val="002C5189"/>
    <w:rsid w:val="002C51E0"/>
    <w:rsid w:val="002C6035"/>
    <w:rsid w:val="002C655D"/>
    <w:rsid w:val="002C7CEB"/>
    <w:rsid w:val="002D2B75"/>
    <w:rsid w:val="002D3073"/>
    <w:rsid w:val="002D3651"/>
    <w:rsid w:val="002D4AC2"/>
    <w:rsid w:val="002D5E0C"/>
    <w:rsid w:val="002D5ED5"/>
    <w:rsid w:val="002D7FFC"/>
    <w:rsid w:val="002E194F"/>
    <w:rsid w:val="002E1C00"/>
    <w:rsid w:val="002E1D34"/>
    <w:rsid w:val="002E20A2"/>
    <w:rsid w:val="002E29D6"/>
    <w:rsid w:val="002E2DE3"/>
    <w:rsid w:val="002E2E8C"/>
    <w:rsid w:val="002E2F95"/>
    <w:rsid w:val="002E417B"/>
    <w:rsid w:val="002E5359"/>
    <w:rsid w:val="002E6FD5"/>
    <w:rsid w:val="002F062E"/>
    <w:rsid w:val="002F0757"/>
    <w:rsid w:val="002F0BDB"/>
    <w:rsid w:val="002F12E7"/>
    <w:rsid w:val="002F185C"/>
    <w:rsid w:val="002F2006"/>
    <w:rsid w:val="002F238A"/>
    <w:rsid w:val="002F3226"/>
    <w:rsid w:val="002F45ED"/>
    <w:rsid w:val="002F482A"/>
    <w:rsid w:val="002F586E"/>
    <w:rsid w:val="002F6DAC"/>
    <w:rsid w:val="002F728B"/>
    <w:rsid w:val="002F7BCA"/>
    <w:rsid w:val="00300F20"/>
    <w:rsid w:val="00300F7B"/>
    <w:rsid w:val="003020FA"/>
    <w:rsid w:val="0030250F"/>
    <w:rsid w:val="0030272A"/>
    <w:rsid w:val="00302CA9"/>
    <w:rsid w:val="003037B2"/>
    <w:rsid w:val="00303FC2"/>
    <w:rsid w:val="003042DA"/>
    <w:rsid w:val="0030491E"/>
    <w:rsid w:val="00305C78"/>
    <w:rsid w:val="003067E3"/>
    <w:rsid w:val="00307412"/>
    <w:rsid w:val="00307877"/>
    <w:rsid w:val="003102FE"/>
    <w:rsid w:val="003104C7"/>
    <w:rsid w:val="00310A43"/>
    <w:rsid w:val="00310E0A"/>
    <w:rsid w:val="00312705"/>
    <w:rsid w:val="00312B3C"/>
    <w:rsid w:val="00312BE8"/>
    <w:rsid w:val="003140A7"/>
    <w:rsid w:val="003140BC"/>
    <w:rsid w:val="003145E4"/>
    <w:rsid w:val="003175FB"/>
    <w:rsid w:val="00320213"/>
    <w:rsid w:val="0032077A"/>
    <w:rsid w:val="00320A17"/>
    <w:rsid w:val="00320D31"/>
    <w:rsid w:val="00320F47"/>
    <w:rsid w:val="003210B6"/>
    <w:rsid w:val="00321958"/>
    <w:rsid w:val="00323E1D"/>
    <w:rsid w:val="0032597E"/>
    <w:rsid w:val="003263AE"/>
    <w:rsid w:val="00327555"/>
    <w:rsid w:val="00327CD4"/>
    <w:rsid w:val="00331AC6"/>
    <w:rsid w:val="003327E5"/>
    <w:rsid w:val="00332881"/>
    <w:rsid w:val="003328E5"/>
    <w:rsid w:val="003329C9"/>
    <w:rsid w:val="00332C67"/>
    <w:rsid w:val="00334049"/>
    <w:rsid w:val="0033476F"/>
    <w:rsid w:val="00335E0D"/>
    <w:rsid w:val="00340FCA"/>
    <w:rsid w:val="003415A1"/>
    <w:rsid w:val="00342BF8"/>
    <w:rsid w:val="00342E50"/>
    <w:rsid w:val="00343835"/>
    <w:rsid w:val="00344503"/>
    <w:rsid w:val="00344731"/>
    <w:rsid w:val="00345052"/>
    <w:rsid w:val="0034774B"/>
    <w:rsid w:val="003477B2"/>
    <w:rsid w:val="00347E69"/>
    <w:rsid w:val="00350A17"/>
    <w:rsid w:val="00350CDE"/>
    <w:rsid w:val="0035102F"/>
    <w:rsid w:val="00352353"/>
    <w:rsid w:val="0035236E"/>
    <w:rsid w:val="003555F5"/>
    <w:rsid w:val="003556A3"/>
    <w:rsid w:val="00355D39"/>
    <w:rsid w:val="003561D3"/>
    <w:rsid w:val="003563E0"/>
    <w:rsid w:val="00356564"/>
    <w:rsid w:val="00356649"/>
    <w:rsid w:val="003604F7"/>
    <w:rsid w:val="00361284"/>
    <w:rsid w:val="003612C6"/>
    <w:rsid w:val="00361FDD"/>
    <w:rsid w:val="00362135"/>
    <w:rsid w:val="003621EB"/>
    <w:rsid w:val="0036228C"/>
    <w:rsid w:val="003627C8"/>
    <w:rsid w:val="00362B3E"/>
    <w:rsid w:val="003639F7"/>
    <w:rsid w:val="00364469"/>
    <w:rsid w:val="003649CB"/>
    <w:rsid w:val="00364B61"/>
    <w:rsid w:val="0036528C"/>
    <w:rsid w:val="00365D73"/>
    <w:rsid w:val="0036677D"/>
    <w:rsid w:val="00366EBB"/>
    <w:rsid w:val="0036745F"/>
    <w:rsid w:val="003705CF"/>
    <w:rsid w:val="003712EF"/>
    <w:rsid w:val="00371A5E"/>
    <w:rsid w:val="00371A6F"/>
    <w:rsid w:val="0037218E"/>
    <w:rsid w:val="00372338"/>
    <w:rsid w:val="00372E8C"/>
    <w:rsid w:val="0037394C"/>
    <w:rsid w:val="003740F8"/>
    <w:rsid w:val="00374666"/>
    <w:rsid w:val="00374C4D"/>
    <w:rsid w:val="00374D95"/>
    <w:rsid w:val="00374F28"/>
    <w:rsid w:val="003753F8"/>
    <w:rsid w:val="003805C4"/>
    <w:rsid w:val="003815AE"/>
    <w:rsid w:val="00381B0D"/>
    <w:rsid w:val="0038267F"/>
    <w:rsid w:val="00382765"/>
    <w:rsid w:val="00382D06"/>
    <w:rsid w:val="00382F2F"/>
    <w:rsid w:val="00383AE6"/>
    <w:rsid w:val="00383C0A"/>
    <w:rsid w:val="00385A65"/>
    <w:rsid w:val="00385D25"/>
    <w:rsid w:val="00386113"/>
    <w:rsid w:val="003865CA"/>
    <w:rsid w:val="00386892"/>
    <w:rsid w:val="00386998"/>
    <w:rsid w:val="00387AAD"/>
    <w:rsid w:val="00390ABC"/>
    <w:rsid w:val="00391526"/>
    <w:rsid w:val="0039292A"/>
    <w:rsid w:val="00392E8C"/>
    <w:rsid w:val="0039389E"/>
    <w:rsid w:val="00393A7F"/>
    <w:rsid w:val="00394717"/>
    <w:rsid w:val="0039683A"/>
    <w:rsid w:val="00396BC3"/>
    <w:rsid w:val="00396DE6"/>
    <w:rsid w:val="00397282"/>
    <w:rsid w:val="00397845"/>
    <w:rsid w:val="003A0CAA"/>
    <w:rsid w:val="003A0DE4"/>
    <w:rsid w:val="003A13C6"/>
    <w:rsid w:val="003A2C6A"/>
    <w:rsid w:val="003A5411"/>
    <w:rsid w:val="003A63A9"/>
    <w:rsid w:val="003A6573"/>
    <w:rsid w:val="003A69F7"/>
    <w:rsid w:val="003A7626"/>
    <w:rsid w:val="003A7D18"/>
    <w:rsid w:val="003A7E7A"/>
    <w:rsid w:val="003B024F"/>
    <w:rsid w:val="003B151B"/>
    <w:rsid w:val="003B2400"/>
    <w:rsid w:val="003B3BB3"/>
    <w:rsid w:val="003B5D01"/>
    <w:rsid w:val="003B5D0A"/>
    <w:rsid w:val="003B60E5"/>
    <w:rsid w:val="003B6620"/>
    <w:rsid w:val="003B7618"/>
    <w:rsid w:val="003C05B9"/>
    <w:rsid w:val="003C0A0D"/>
    <w:rsid w:val="003C167C"/>
    <w:rsid w:val="003C2153"/>
    <w:rsid w:val="003C2B55"/>
    <w:rsid w:val="003C337E"/>
    <w:rsid w:val="003C35D2"/>
    <w:rsid w:val="003C378F"/>
    <w:rsid w:val="003C39B6"/>
    <w:rsid w:val="003C4437"/>
    <w:rsid w:val="003C45B2"/>
    <w:rsid w:val="003C4CC6"/>
    <w:rsid w:val="003C525A"/>
    <w:rsid w:val="003C5A57"/>
    <w:rsid w:val="003C61DA"/>
    <w:rsid w:val="003C6756"/>
    <w:rsid w:val="003C70A5"/>
    <w:rsid w:val="003C75F9"/>
    <w:rsid w:val="003C7E5B"/>
    <w:rsid w:val="003D02C2"/>
    <w:rsid w:val="003D0FE3"/>
    <w:rsid w:val="003D3015"/>
    <w:rsid w:val="003D4203"/>
    <w:rsid w:val="003D48DA"/>
    <w:rsid w:val="003D50BB"/>
    <w:rsid w:val="003D51D8"/>
    <w:rsid w:val="003D5F4E"/>
    <w:rsid w:val="003D7339"/>
    <w:rsid w:val="003D7600"/>
    <w:rsid w:val="003D7897"/>
    <w:rsid w:val="003D7CF6"/>
    <w:rsid w:val="003D7CFF"/>
    <w:rsid w:val="003E03BB"/>
    <w:rsid w:val="003E0D47"/>
    <w:rsid w:val="003E0DEA"/>
    <w:rsid w:val="003E1180"/>
    <w:rsid w:val="003E1989"/>
    <w:rsid w:val="003E2070"/>
    <w:rsid w:val="003E224F"/>
    <w:rsid w:val="003E2592"/>
    <w:rsid w:val="003E29BD"/>
    <w:rsid w:val="003E4B85"/>
    <w:rsid w:val="003E5BFB"/>
    <w:rsid w:val="003E5E80"/>
    <w:rsid w:val="003E69DA"/>
    <w:rsid w:val="003F00CD"/>
    <w:rsid w:val="003F0778"/>
    <w:rsid w:val="003F09C8"/>
    <w:rsid w:val="003F137B"/>
    <w:rsid w:val="003F1FD8"/>
    <w:rsid w:val="003F2891"/>
    <w:rsid w:val="003F3DC3"/>
    <w:rsid w:val="003F460D"/>
    <w:rsid w:val="003F4748"/>
    <w:rsid w:val="003F527F"/>
    <w:rsid w:val="003F5F4E"/>
    <w:rsid w:val="003F67AC"/>
    <w:rsid w:val="003F7141"/>
    <w:rsid w:val="003F79FB"/>
    <w:rsid w:val="003F7C13"/>
    <w:rsid w:val="003F7DF5"/>
    <w:rsid w:val="003F7E8F"/>
    <w:rsid w:val="003F7F65"/>
    <w:rsid w:val="004026F5"/>
    <w:rsid w:val="0040297D"/>
    <w:rsid w:val="004039F9"/>
    <w:rsid w:val="00403CFB"/>
    <w:rsid w:val="004047E2"/>
    <w:rsid w:val="00404CE4"/>
    <w:rsid w:val="00405DC6"/>
    <w:rsid w:val="00405EB1"/>
    <w:rsid w:val="00406C4F"/>
    <w:rsid w:val="00407698"/>
    <w:rsid w:val="00407FDB"/>
    <w:rsid w:val="00410A50"/>
    <w:rsid w:val="00411D08"/>
    <w:rsid w:val="00412136"/>
    <w:rsid w:val="00412147"/>
    <w:rsid w:val="00412369"/>
    <w:rsid w:val="00413237"/>
    <w:rsid w:val="00414047"/>
    <w:rsid w:val="0041407B"/>
    <w:rsid w:val="004140C8"/>
    <w:rsid w:val="00414C5B"/>
    <w:rsid w:val="00414C8E"/>
    <w:rsid w:val="0041605B"/>
    <w:rsid w:val="00416EA0"/>
    <w:rsid w:val="0041779E"/>
    <w:rsid w:val="00417CAD"/>
    <w:rsid w:val="00420FCF"/>
    <w:rsid w:val="0042207B"/>
    <w:rsid w:val="004235E8"/>
    <w:rsid w:val="00424028"/>
    <w:rsid w:val="00424E20"/>
    <w:rsid w:val="0042679C"/>
    <w:rsid w:val="00426929"/>
    <w:rsid w:val="00426C1D"/>
    <w:rsid w:val="00427304"/>
    <w:rsid w:val="00427E99"/>
    <w:rsid w:val="004303A6"/>
    <w:rsid w:val="004304BB"/>
    <w:rsid w:val="00430FA4"/>
    <w:rsid w:val="004316DE"/>
    <w:rsid w:val="0043176A"/>
    <w:rsid w:val="00431B4A"/>
    <w:rsid w:val="00431BFD"/>
    <w:rsid w:val="00432F14"/>
    <w:rsid w:val="004332BF"/>
    <w:rsid w:val="00433E87"/>
    <w:rsid w:val="0043444C"/>
    <w:rsid w:val="004344C5"/>
    <w:rsid w:val="00435712"/>
    <w:rsid w:val="0043648E"/>
    <w:rsid w:val="00437048"/>
    <w:rsid w:val="00437334"/>
    <w:rsid w:val="00437622"/>
    <w:rsid w:val="004376F4"/>
    <w:rsid w:val="004377E9"/>
    <w:rsid w:val="0043795D"/>
    <w:rsid w:val="0044009F"/>
    <w:rsid w:val="00440D70"/>
    <w:rsid w:val="00440F4C"/>
    <w:rsid w:val="00441BD5"/>
    <w:rsid w:val="00442083"/>
    <w:rsid w:val="00442D33"/>
    <w:rsid w:val="004430BC"/>
    <w:rsid w:val="00443CDF"/>
    <w:rsid w:val="00444F63"/>
    <w:rsid w:val="00445309"/>
    <w:rsid w:val="00445978"/>
    <w:rsid w:val="00445AF6"/>
    <w:rsid w:val="004477BB"/>
    <w:rsid w:val="00447A0A"/>
    <w:rsid w:val="0045299E"/>
    <w:rsid w:val="00453391"/>
    <w:rsid w:val="00454448"/>
    <w:rsid w:val="0045451D"/>
    <w:rsid w:val="004546AF"/>
    <w:rsid w:val="00454742"/>
    <w:rsid w:val="0045542D"/>
    <w:rsid w:val="00455952"/>
    <w:rsid w:val="00456FDA"/>
    <w:rsid w:val="00456FF1"/>
    <w:rsid w:val="00460153"/>
    <w:rsid w:val="00460777"/>
    <w:rsid w:val="00460836"/>
    <w:rsid w:val="0046094A"/>
    <w:rsid w:val="004609D2"/>
    <w:rsid w:val="00462758"/>
    <w:rsid w:val="004649D9"/>
    <w:rsid w:val="00464A09"/>
    <w:rsid w:val="00464D6D"/>
    <w:rsid w:val="004650D6"/>
    <w:rsid w:val="004656ED"/>
    <w:rsid w:val="00465D7C"/>
    <w:rsid w:val="0046620D"/>
    <w:rsid w:val="00466446"/>
    <w:rsid w:val="00466E91"/>
    <w:rsid w:val="004672C6"/>
    <w:rsid w:val="00467A73"/>
    <w:rsid w:val="00467B9C"/>
    <w:rsid w:val="00467EE1"/>
    <w:rsid w:val="00470210"/>
    <w:rsid w:val="00470CB2"/>
    <w:rsid w:val="004710EF"/>
    <w:rsid w:val="004722E6"/>
    <w:rsid w:val="004742E9"/>
    <w:rsid w:val="004758A7"/>
    <w:rsid w:val="00475D8C"/>
    <w:rsid w:val="004763BE"/>
    <w:rsid w:val="004765D2"/>
    <w:rsid w:val="004767E0"/>
    <w:rsid w:val="00477A8B"/>
    <w:rsid w:val="0048039A"/>
    <w:rsid w:val="00480567"/>
    <w:rsid w:val="00480605"/>
    <w:rsid w:val="004808CD"/>
    <w:rsid w:val="00480D86"/>
    <w:rsid w:val="00481685"/>
    <w:rsid w:val="00482866"/>
    <w:rsid w:val="00482942"/>
    <w:rsid w:val="00482BC4"/>
    <w:rsid w:val="004830CA"/>
    <w:rsid w:val="00483249"/>
    <w:rsid w:val="004837B3"/>
    <w:rsid w:val="00483B96"/>
    <w:rsid w:val="00484507"/>
    <w:rsid w:val="004848EB"/>
    <w:rsid w:val="0049084D"/>
    <w:rsid w:val="00491A1A"/>
    <w:rsid w:val="00494ABD"/>
    <w:rsid w:val="004952FB"/>
    <w:rsid w:val="00495D32"/>
    <w:rsid w:val="0049612A"/>
    <w:rsid w:val="004964A9"/>
    <w:rsid w:val="0049660C"/>
    <w:rsid w:val="00496C05"/>
    <w:rsid w:val="00496C29"/>
    <w:rsid w:val="004A07E1"/>
    <w:rsid w:val="004A1889"/>
    <w:rsid w:val="004A2EE6"/>
    <w:rsid w:val="004A4370"/>
    <w:rsid w:val="004A457F"/>
    <w:rsid w:val="004A45C1"/>
    <w:rsid w:val="004A46A8"/>
    <w:rsid w:val="004A4A91"/>
    <w:rsid w:val="004A5221"/>
    <w:rsid w:val="004A5986"/>
    <w:rsid w:val="004A5F3C"/>
    <w:rsid w:val="004A669E"/>
    <w:rsid w:val="004A6DEE"/>
    <w:rsid w:val="004A767D"/>
    <w:rsid w:val="004A77DD"/>
    <w:rsid w:val="004A7F73"/>
    <w:rsid w:val="004B0A24"/>
    <w:rsid w:val="004B2CE6"/>
    <w:rsid w:val="004B3726"/>
    <w:rsid w:val="004B3DA8"/>
    <w:rsid w:val="004B60C3"/>
    <w:rsid w:val="004B6678"/>
    <w:rsid w:val="004B7C10"/>
    <w:rsid w:val="004B7EED"/>
    <w:rsid w:val="004C0800"/>
    <w:rsid w:val="004C1F02"/>
    <w:rsid w:val="004C324B"/>
    <w:rsid w:val="004C33A3"/>
    <w:rsid w:val="004C37BA"/>
    <w:rsid w:val="004C43B7"/>
    <w:rsid w:val="004C49AD"/>
    <w:rsid w:val="004C5480"/>
    <w:rsid w:val="004C5A0D"/>
    <w:rsid w:val="004C6316"/>
    <w:rsid w:val="004C6BF0"/>
    <w:rsid w:val="004C6C25"/>
    <w:rsid w:val="004C72F1"/>
    <w:rsid w:val="004C7761"/>
    <w:rsid w:val="004C7E9F"/>
    <w:rsid w:val="004D0450"/>
    <w:rsid w:val="004D06BF"/>
    <w:rsid w:val="004D07D1"/>
    <w:rsid w:val="004D16B3"/>
    <w:rsid w:val="004D1EF3"/>
    <w:rsid w:val="004D2F69"/>
    <w:rsid w:val="004D3AE4"/>
    <w:rsid w:val="004D3B64"/>
    <w:rsid w:val="004D3D50"/>
    <w:rsid w:val="004D40D4"/>
    <w:rsid w:val="004D4520"/>
    <w:rsid w:val="004D48EC"/>
    <w:rsid w:val="004D54E1"/>
    <w:rsid w:val="004D6B42"/>
    <w:rsid w:val="004D6BEB"/>
    <w:rsid w:val="004D718A"/>
    <w:rsid w:val="004D77DD"/>
    <w:rsid w:val="004E10BD"/>
    <w:rsid w:val="004E1E44"/>
    <w:rsid w:val="004E20A8"/>
    <w:rsid w:val="004E32AE"/>
    <w:rsid w:val="004E36F7"/>
    <w:rsid w:val="004E3DCD"/>
    <w:rsid w:val="004E484A"/>
    <w:rsid w:val="004E5989"/>
    <w:rsid w:val="004E5B90"/>
    <w:rsid w:val="004E7289"/>
    <w:rsid w:val="004E72E8"/>
    <w:rsid w:val="004E77B5"/>
    <w:rsid w:val="004F04E7"/>
    <w:rsid w:val="004F0B3F"/>
    <w:rsid w:val="004F0B69"/>
    <w:rsid w:val="004F18D3"/>
    <w:rsid w:val="004F2851"/>
    <w:rsid w:val="004F29B8"/>
    <w:rsid w:val="004F3179"/>
    <w:rsid w:val="004F3546"/>
    <w:rsid w:val="004F4621"/>
    <w:rsid w:val="004F4644"/>
    <w:rsid w:val="004F536A"/>
    <w:rsid w:val="004F7313"/>
    <w:rsid w:val="004F7ECE"/>
    <w:rsid w:val="0050035F"/>
    <w:rsid w:val="00500AF3"/>
    <w:rsid w:val="00500E4B"/>
    <w:rsid w:val="00501847"/>
    <w:rsid w:val="00501D20"/>
    <w:rsid w:val="0050250E"/>
    <w:rsid w:val="00502621"/>
    <w:rsid w:val="00503087"/>
    <w:rsid w:val="00506BAF"/>
    <w:rsid w:val="005074B1"/>
    <w:rsid w:val="00510EBC"/>
    <w:rsid w:val="00511540"/>
    <w:rsid w:val="005127BC"/>
    <w:rsid w:val="00512845"/>
    <w:rsid w:val="00513762"/>
    <w:rsid w:val="005138E5"/>
    <w:rsid w:val="00513BC6"/>
    <w:rsid w:val="00513D8D"/>
    <w:rsid w:val="00513FEE"/>
    <w:rsid w:val="005147F4"/>
    <w:rsid w:val="00514907"/>
    <w:rsid w:val="00514956"/>
    <w:rsid w:val="005151B6"/>
    <w:rsid w:val="00515325"/>
    <w:rsid w:val="0051549B"/>
    <w:rsid w:val="005159E7"/>
    <w:rsid w:val="00515AA5"/>
    <w:rsid w:val="005167D3"/>
    <w:rsid w:val="00516B5B"/>
    <w:rsid w:val="005170AE"/>
    <w:rsid w:val="00517449"/>
    <w:rsid w:val="00517A8B"/>
    <w:rsid w:val="00521EA3"/>
    <w:rsid w:val="00521F12"/>
    <w:rsid w:val="00521F4C"/>
    <w:rsid w:val="005228B1"/>
    <w:rsid w:val="00522AD5"/>
    <w:rsid w:val="00523655"/>
    <w:rsid w:val="00523E1E"/>
    <w:rsid w:val="0052431D"/>
    <w:rsid w:val="005255E8"/>
    <w:rsid w:val="00525751"/>
    <w:rsid w:val="0052582E"/>
    <w:rsid w:val="00525B3B"/>
    <w:rsid w:val="0052664D"/>
    <w:rsid w:val="0052713B"/>
    <w:rsid w:val="005272E0"/>
    <w:rsid w:val="00531777"/>
    <w:rsid w:val="00531B50"/>
    <w:rsid w:val="00532EC6"/>
    <w:rsid w:val="005336F1"/>
    <w:rsid w:val="00536AB4"/>
    <w:rsid w:val="0053755A"/>
    <w:rsid w:val="00542C47"/>
    <w:rsid w:val="00543856"/>
    <w:rsid w:val="00543B6F"/>
    <w:rsid w:val="00543CB2"/>
    <w:rsid w:val="00543CF9"/>
    <w:rsid w:val="005440B6"/>
    <w:rsid w:val="0054488D"/>
    <w:rsid w:val="005450C0"/>
    <w:rsid w:val="00545CBF"/>
    <w:rsid w:val="00546912"/>
    <w:rsid w:val="00547019"/>
    <w:rsid w:val="0054701E"/>
    <w:rsid w:val="00550BC0"/>
    <w:rsid w:val="00550D3D"/>
    <w:rsid w:val="00551F71"/>
    <w:rsid w:val="005526EE"/>
    <w:rsid w:val="00554843"/>
    <w:rsid w:val="005549EA"/>
    <w:rsid w:val="00555E88"/>
    <w:rsid w:val="005568B2"/>
    <w:rsid w:val="005568E4"/>
    <w:rsid w:val="00556909"/>
    <w:rsid w:val="00560985"/>
    <w:rsid w:val="00561EB0"/>
    <w:rsid w:val="00562D8F"/>
    <w:rsid w:val="00563DB5"/>
    <w:rsid w:val="005646BC"/>
    <w:rsid w:val="00564F30"/>
    <w:rsid w:val="00565119"/>
    <w:rsid w:val="00565F06"/>
    <w:rsid w:val="0056653C"/>
    <w:rsid w:val="0056657D"/>
    <w:rsid w:val="00570A9E"/>
    <w:rsid w:val="0057163C"/>
    <w:rsid w:val="00572F08"/>
    <w:rsid w:val="00573012"/>
    <w:rsid w:val="00573123"/>
    <w:rsid w:val="00573C5A"/>
    <w:rsid w:val="00573F8A"/>
    <w:rsid w:val="005741B3"/>
    <w:rsid w:val="0057438C"/>
    <w:rsid w:val="0057508A"/>
    <w:rsid w:val="00575277"/>
    <w:rsid w:val="00576A83"/>
    <w:rsid w:val="005772AC"/>
    <w:rsid w:val="00577ED9"/>
    <w:rsid w:val="0058091D"/>
    <w:rsid w:val="00580C96"/>
    <w:rsid w:val="005817A5"/>
    <w:rsid w:val="00581881"/>
    <w:rsid w:val="00582606"/>
    <w:rsid w:val="00583894"/>
    <w:rsid w:val="00583A69"/>
    <w:rsid w:val="005842D9"/>
    <w:rsid w:val="00584A4B"/>
    <w:rsid w:val="00584F3C"/>
    <w:rsid w:val="005855B4"/>
    <w:rsid w:val="00585D6D"/>
    <w:rsid w:val="005864F7"/>
    <w:rsid w:val="00586842"/>
    <w:rsid w:val="00586B96"/>
    <w:rsid w:val="00590206"/>
    <w:rsid w:val="00592302"/>
    <w:rsid w:val="0059378D"/>
    <w:rsid w:val="0059450D"/>
    <w:rsid w:val="005947B5"/>
    <w:rsid w:val="00594BDE"/>
    <w:rsid w:val="00595CF4"/>
    <w:rsid w:val="00596097"/>
    <w:rsid w:val="00597671"/>
    <w:rsid w:val="005A100B"/>
    <w:rsid w:val="005A1375"/>
    <w:rsid w:val="005A1C57"/>
    <w:rsid w:val="005A2321"/>
    <w:rsid w:val="005A369B"/>
    <w:rsid w:val="005A49FD"/>
    <w:rsid w:val="005A61AB"/>
    <w:rsid w:val="005A6286"/>
    <w:rsid w:val="005B01FB"/>
    <w:rsid w:val="005B0C73"/>
    <w:rsid w:val="005B1A34"/>
    <w:rsid w:val="005B1B2A"/>
    <w:rsid w:val="005B234F"/>
    <w:rsid w:val="005B2A8B"/>
    <w:rsid w:val="005B2B70"/>
    <w:rsid w:val="005B38C5"/>
    <w:rsid w:val="005B3D7D"/>
    <w:rsid w:val="005B4164"/>
    <w:rsid w:val="005B454C"/>
    <w:rsid w:val="005B50BD"/>
    <w:rsid w:val="005B5DA0"/>
    <w:rsid w:val="005B6212"/>
    <w:rsid w:val="005B75F2"/>
    <w:rsid w:val="005B7B14"/>
    <w:rsid w:val="005C0112"/>
    <w:rsid w:val="005C0224"/>
    <w:rsid w:val="005C02AC"/>
    <w:rsid w:val="005C15C1"/>
    <w:rsid w:val="005C19A7"/>
    <w:rsid w:val="005C24AF"/>
    <w:rsid w:val="005C31D4"/>
    <w:rsid w:val="005C3F5F"/>
    <w:rsid w:val="005C40C7"/>
    <w:rsid w:val="005D2CA9"/>
    <w:rsid w:val="005D2DD9"/>
    <w:rsid w:val="005D571F"/>
    <w:rsid w:val="005D598E"/>
    <w:rsid w:val="005D5D3A"/>
    <w:rsid w:val="005D617A"/>
    <w:rsid w:val="005D6337"/>
    <w:rsid w:val="005D656F"/>
    <w:rsid w:val="005D66A4"/>
    <w:rsid w:val="005D6953"/>
    <w:rsid w:val="005E0046"/>
    <w:rsid w:val="005E111C"/>
    <w:rsid w:val="005E2176"/>
    <w:rsid w:val="005E2318"/>
    <w:rsid w:val="005E2B36"/>
    <w:rsid w:val="005E2BE1"/>
    <w:rsid w:val="005E31B3"/>
    <w:rsid w:val="005E32AC"/>
    <w:rsid w:val="005E4086"/>
    <w:rsid w:val="005E4340"/>
    <w:rsid w:val="005E52F7"/>
    <w:rsid w:val="005E54C5"/>
    <w:rsid w:val="005E6AD4"/>
    <w:rsid w:val="005E70A1"/>
    <w:rsid w:val="005F0B6D"/>
    <w:rsid w:val="005F0EAF"/>
    <w:rsid w:val="005F13E5"/>
    <w:rsid w:val="005F1976"/>
    <w:rsid w:val="005F1F65"/>
    <w:rsid w:val="005F3690"/>
    <w:rsid w:val="005F3FAB"/>
    <w:rsid w:val="005F48F2"/>
    <w:rsid w:val="005F4C13"/>
    <w:rsid w:val="005F5CB9"/>
    <w:rsid w:val="005F5F01"/>
    <w:rsid w:val="005F6109"/>
    <w:rsid w:val="005F68DA"/>
    <w:rsid w:val="005F7212"/>
    <w:rsid w:val="005F7D56"/>
    <w:rsid w:val="00600878"/>
    <w:rsid w:val="00600D8F"/>
    <w:rsid w:val="0060234F"/>
    <w:rsid w:val="006039DF"/>
    <w:rsid w:val="006048D0"/>
    <w:rsid w:val="0060552E"/>
    <w:rsid w:val="006077E9"/>
    <w:rsid w:val="006078F0"/>
    <w:rsid w:val="00607B9A"/>
    <w:rsid w:val="00610680"/>
    <w:rsid w:val="00610860"/>
    <w:rsid w:val="00610AE0"/>
    <w:rsid w:val="00611B13"/>
    <w:rsid w:val="00612EF2"/>
    <w:rsid w:val="0061310A"/>
    <w:rsid w:val="00613181"/>
    <w:rsid w:val="006147A5"/>
    <w:rsid w:val="00615568"/>
    <w:rsid w:val="00615A7B"/>
    <w:rsid w:val="00615C0A"/>
    <w:rsid w:val="00615F04"/>
    <w:rsid w:val="0061729C"/>
    <w:rsid w:val="00617821"/>
    <w:rsid w:val="006204BF"/>
    <w:rsid w:val="00620CDE"/>
    <w:rsid w:val="00621797"/>
    <w:rsid w:val="00622772"/>
    <w:rsid w:val="00622FA5"/>
    <w:rsid w:val="006230C9"/>
    <w:rsid w:val="006233F1"/>
    <w:rsid w:val="006237AC"/>
    <w:rsid w:val="00624548"/>
    <w:rsid w:val="00624A31"/>
    <w:rsid w:val="00624F5F"/>
    <w:rsid w:val="00630309"/>
    <w:rsid w:val="0063058B"/>
    <w:rsid w:val="00630CF1"/>
    <w:rsid w:val="00631A3F"/>
    <w:rsid w:val="00631E28"/>
    <w:rsid w:val="00632729"/>
    <w:rsid w:val="006345FD"/>
    <w:rsid w:val="00634688"/>
    <w:rsid w:val="0063478C"/>
    <w:rsid w:val="00635FF5"/>
    <w:rsid w:val="006360EF"/>
    <w:rsid w:val="00636293"/>
    <w:rsid w:val="0064127A"/>
    <w:rsid w:val="00641991"/>
    <w:rsid w:val="00643AD0"/>
    <w:rsid w:val="00643D56"/>
    <w:rsid w:val="00643E5A"/>
    <w:rsid w:val="00643EC5"/>
    <w:rsid w:val="00644B44"/>
    <w:rsid w:val="00644E9C"/>
    <w:rsid w:val="006453BB"/>
    <w:rsid w:val="0064785A"/>
    <w:rsid w:val="00647C07"/>
    <w:rsid w:val="006508B3"/>
    <w:rsid w:val="00651180"/>
    <w:rsid w:val="00651F5B"/>
    <w:rsid w:val="006546E7"/>
    <w:rsid w:val="00655C84"/>
    <w:rsid w:val="00656AE8"/>
    <w:rsid w:val="00656EEF"/>
    <w:rsid w:val="00657F69"/>
    <w:rsid w:val="00660B0A"/>
    <w:rsid w:val="006629E2"/>
    <w:rsid w:val="00662C7E"/>
    <w:rsid w:val="00663170"/>
    <w:rsid w:val="00663370"/>
    <w:rsid w:val="00663A7A"/>
    <w:rsid w:val="006641F1"/>
    <w:rsid w:val="0066502D"/>
    <w:rsid w:val="0066566E"/>
    <w:rsid w:val="00665E4F"/>
    <w:rsid w:val="006670E7"/>
    <w:rsid w:val="006672DF"/>
    <w:rsid w:val="00667EB2"/>
    <w:rsid w:val="00670147"/>
    <w:rsid w:val="006701F7"/>
    <w:rsid w:val="00670BCE"/>
    <w:rsid w:val="0067109B"/>
    <w:rsid w:val="00671757"/>
    <w:rsid w:val="00672EF3"/>
    <w:rsid w:val="00673341"/>
    <w:rsid w:val="00673952"/>
    <w:rsid w:val="006740B8"/>
    <w:rsid w:val="00674644"/>
    <w:rsid w:val="006747EE"/>
    <w:rsid w:val="006761FF"/>
    <w:rsid w:val="006767D7"/>
    <w:rsid w:val="00676F10"/>
    <w:rsid w:val="00680524"/>
    <w:rsid w:val="00680539"/>
    <w:rsid w:val="00680813"/>
    <w:rsid w:val="00680D3E"/>
    <w:rsid w:val="006826D6"/>
    <w:rsid w:val="00682BB2"/>
    <w:rsid w:val="0068341E"/>
    <w:rsid w:val="00683895"/>
    <w:rsid w:val="00683ECC"/>
    <w:rsid w:val="00684DA3"/>
    <w:rsid w:val="006866E1"/>
    <w:rsid w:val="00687F7E"/>
    <w:rsid w:val="0069048C"/>
    <w:rsid w:val="006906A0"/>
    <w:rsid w:val="00690B71"/>
    <w:rsid w:val="00690D1C"/>
    <w:rsid w:val="00691443"/>
    <w:rsid w:val="006921EE"/>
    <w:rsid w:val="00692478"/>
    <w:rsid w:val="0069263C"/>
    <w:rsid w:val="00692B34"/>
    <w:rsid w:val="006934F8"/>
    <w:rsid w:val="00693BEA"/>
    <w:rsid w:val="00693E60"/>
    <w:rsid w:val="00694A22"/>
    <w:rsid w:val="00694F2F"/>
    <w:rsid w:val="00695A9E"/>
    <w:rsid w:val="00697248"/>
    <w:rsid w:val="006974F7"/>
    <w:rsid w:val="00697E08"/>
    <w:rsid w:val="006A007F"/>
    <w:rsid w:val="006A0484"/>
    <w:rsid w:val="006A0E42"/>
    <w:rsid w:val="006A16BD"/>
    <w:rsid w:val="006A2643"/>
    <w:rsid w:val="006A2835"/>
    <w:rsid w:val="006A3F6F"/>
    <w:rsid w:val="006A44BB"/>
    <w:rsid w:val="006A4A4F"/>
    <w:rsid w:val="006A4BA7"/>
    <w:rsid w:val="006A5B5C"/>
    <w:rsid w:val="006A5D9D"/>
    <w:rsid w:val="006A6717"/>
    <w:rsid w:val="006B0364"/>
    <w:rsid w:val="006B04BE"/>
    <w:rsid w:val="006B2B5E"/>
    <w:rsid w:val="006B2DDA"/>
    <w:rsid w:val="006B37DB"/>
    <w:rsid w:val="006B3BD9"/>
    <w:rsid w:val="006B408B"/>
    <w:rsid w:val="006B44DD"/>
    <w:rsid w:val="006B4B91"/>
    <w:rsid w:val="006B6630"/>
    <w:rsid w:val="006B70CC"/>
    <w:rsid w:val="006B72DC"/>
    <w:rsid w:val="006C0101"/>
    <w:rsid w:val="006C1832"/>
    <w:rsid w:val="006C27A8"/>
    <w:rsid w:val="006C31BC"/>
    <w:rsid w:val="006C36CE"/>
    <w:rsid w:val="006C3DE4"/>
    <w:rsid w:val="006C5C8B"/>
    <w:rsid w:val="006C6D7C"/>
    <w:rsid w:val="006D130C"/>
    <w:rsid w:val="006D1367"/>
    <w:rsid w:val="006D1457"/>
    <w:rsid w:val="006D3742"/>
    <w:rsid w:val="006D37F3"/>
    <w:rsid w:val="006D3BD1"/>
    <w:rsid w:val="006D6527"/>
    <w:rsid w:val="006D66E6"/>
    <w:rsid w:val="006D6C22"/>
    <w:rsid w:val="006D708A"/>
    <w:rsid w:val="006D71BB"/>
    <w:rsid w:val="006D7465"/>
    <w:rsid w:val="006D75D1"/>
    <w:rsid w:val="006E002D"/>
    <w:rsid w:val="006E0F8F"/>
    <w:rsid w:val="006E199C"/>
    <w:rsid w:val="006E24FE"/>
    <w:rsid w:val="006E2E78"/>
    <w:rsid w:val="006E41B3"/>
    <w:rsid w:val="006E4522"/>
    <w:rsid w:val="006E59F6"/>
    <w:rsid w:val="006E7739"/>
    <w:rsid w:val="006F0151"/>
    <w:rsid w:val="006F04FF"/>
    <w:rsid w:val="006F2EAA"/>
    <w:rsid w:val="006F469F"/>
    <w:rsid w:val="006F5408"/>
    <w:rsid w:val="006F60FF"/>
    <w:rsid w:val="006F62EC"/>
    <w:rsid w:val="006F6531"/>
    <w:rsid w:val="006F77AA"/>
    <w:rsid w:val="007003E5"/>
    <w:rsid w:val="007007AA"/>
    <w:rsid w:val="00700A08"/>
    <w:rsid w:val="00700BFE"/>
    <w:rsid w:val="00701EE8"/>
    <w:rsid w:val="00702904"/>
    <w:rsid w:val="00702911"/>
    <w:rsid w:val="0070319E"/>
    <w:rsid w:val="00703E87"/>
    <w:rsid w:val="007058E0"/>
    <w:rsid w:val="007068FA"/>
    <w:rsid w:val="00706C0C"/>
    <w:rsid w:val="0070704E"/>
    <w:rsid w:val="00707C82"/>
    <w:rsid w:val="00710006"/>
    <w:rsid w:val="00710085"/>
    <w:rsid w:val="00710882"/>
    <w:rsid w:val="00711003"/>
    <w:rsid w:val="00711064"/>
    <w:rsid w:val="007121F1"/>
    <w:rsid w:val="00713FE5"/>
    <w:rsid w:val="0071439A"/>
    <w:rsid w:val="007145CE"/>
    <w:rsid w:val="00715E3B"/>
    <w:rsid w:val="007174CF"/>
    <w:rsid w:val="00717925"/>
    <w:rsid w:val="0072082D"/>
    <w:rsid w:val="00720836"/>
    <w:rsid w:val="00720EA2"/>
    <w:rsid w:val="00720FFB"/>
    <w:rsid w:val="0072100D"/>
    <w:rsid w:val="0072229F"/>
    <w:rsid w:val="00722DB0"/>
    <w:rsid w:val="00723602"/>
    <w:rsid w:val="007238B7"/>
    <w:rsid w:val="007246A2"/>
    <w:rsid w:val="00725085"/>
    <w:rsid w:val="007256CE"/>
    <w:rsid w:val="007257C0"/>
    <w:rsid w:val="007308C3"/>
    <w:rsid w:val="00730BB0"/>
    <w:rsid w:val="007317BF"/>
    <w:rsid w:val="007318F7"/>
    <w:rsid w:val="0073213D"/>
    <w:rsid w:val="007347D4"/>
    <w:rsid w:val="00734D5A"/>
    <w:rsid w:val="0073575C"/>
    <w:rsid w:val="007357C3"/>
    <w:rsid w:val="00736802"/>
    <w:rsid w:val="0073711C"/>
    <w:rsid w:val="0073771B"/>
    <w:rsid w:val="00741B34"/>
    <w:rsid w:val="00741B3E"/>
    <w:rsid w:val="00742481"/>
    <w:rsid w:val="0074270A"/>
    <w:rsid w:val="007427C3"/>
    <w:rsid w:val="0074398C"/>
    <w:rsid w:val="007441BF"/>
    <w:rsid w:val="007450FA"/>
    <w:rsid w:val="007472BC"/>
    <w:rsid w:val="00747C90"/>
    <w:rsid w:val="007506B6"/>
    <w:rsid w:val="00750812"/>
    <w:rsid w:val="0075108F"/>
    <w:rsid w:val="007529C8"/>
    <w:rsid w:val="00752FAB"/>
    <w:rsid w:val="007531C4"/>
    <w:rsid w:val="00753273"/>
    <w:rsid w:val="007550E4"/>
    <w:rsid w:val="00755400"/>
    <w:rsid w:val="0075573F"/>
    <w:rsid w:val="00756457"/>
    <w:rsid w:val="00756482"/>
    <w:rsid w:val="00756E05"/>
    <w:rsid w:val="007601D8"/>
    <w:rsid w:val="007602D3"/>
    <w:rsid w:val="00761946"/>
    <w:rsid w:val="007619F8"/>
    <w:rsid w:val="00761DF2"/>
    <w:rsid w:val="00762295"/>
    <w:rsid w:val="00762565"/>
    <w:rsid w:val="007626F1"/>
    <w:rsid w:val="007629D7"/>
    <w:rsid w:val="00763041"/>
    <w:rsid w:val="007639B4"/>
    <w:rsid w:val="00763BF1"/>
    <w:rsid w:val="00765BA4"/>
    <w:rsid w:val="00766072"/>
    <w:rsid w:val="00766F19"/>
    <w:rsid w:val="007679BD"/>
    <w:rsid w:val="00770BA5"/>
    <w:rsid w:val="007710A3"/>
    <w:rsid w:val="00771529"/>
    <w:rsid w:val="007717F5"/>
    <w:rsid w:val="00771835"/>
    <w:rsid w:val="007729B1"/>
    <w:rsid w:val="00772A22"/>
    <w:rsid w:val="00773F12"/>
    <w:rsid w:val="00774201"/>
    <w:rsid w:val="007743A5"/>
    <w:rsid w:val="007744A5"/>
    <w:rsid w:val="007750A5"/>
    <w:rsid w:val="00776295"/>
    <w:rsid w:val="00777325"/>
    <w:rsid w:val="00777449"/>
    <w:rsid w:val="00777C69"/>
    <w:rsid w:val="007801D6"/>
    <w:rsid w:val="00780477"/>
    <w:rsid w:val="00780EE3"/>
    <w:rsid w:val="00781B91"/>
    <w:rsid w:val="007821AA"/>
    <w:rsid w:val="00783ECA"/>
    <w:rsid w:val="0078440D"/>
    <w:rsid w:val="00784BF3"/>
    <w:rsid w:val="007859F9"/>
    <w:rsid w:val="00785A17"/>
    <w:rsid w:val="00786744"/>
    <w:rsid w:val="00791AEF"/>
    <w:rsid w:val="00791E7E"/>
    <w:rsid w:val="00791E95"/>
    <w:rsid w:val="0079217B"/>
    <w:rsid w:val="00792734"/>
    <w:rsid w:val="00792EB5"/>
    <w:rsid w:val="007933F2"/>
    <w:rsid w:val="00793858"/>
    <w:rsid w:val="007946AB"/>
    <w:rsid w:val="00795913"/>
    <w:rsid w:val="00795D9E"/>
    <w:rsid w:val="00795E9B"/>
    <w:rsid w:val="0079662D"/>
    <w:rsid w:val="007974D4"/>
    <w:rsid w:val="00797857"/>
    <w:rsid w:val="007A0270"/>
    <w:rsid w:val="007A03D6"/>
    <w:rsid w:val="007A09B2"/>
    <w:rsid w:val="007A0EBC"/>
    <w:rsid w:val="007A10EC"/>
    <w:rsid w:val="007A1570"/>
    <w:rsid w:val="007A1CAE"/>
    <w:rsid w:val="007A2B3E"/>
    <w:rsid w:val="007A2E58"/>
    <w:rsid w:val="007A464E"/>
    <w:rsid w:val="007A47B6"/>
    <w:rsid w:val="007A483E"/>
    <w:rsid w:val="007A5750"/>
    <w:rsid w:val="007A6419"/>
    <w:rsid w:val="007A6A42"/>
    <w:rsid w:val="007A6FD4"/>
    <w:rsid w:val="007A7062"/>
    <w:rsid w:val="007A72C3"/>
    <w:rsid w:val="007A733C"/>
    <w:rsid w:val="007B00FF"/>
    <w:rsid w:val="007B0258"/>
    <w:rsid w:val="007B0362"/>
    <w:rsid w:val="007B15BD"/>
    <w:rsid w:val="007B1A58"/>
    <w:rsid w:val="007B1BEC"/>
    <w:rsid w:val="007B2994"/>
    <w:rsid w:val="007B29E6"/>
    <w:rsid w:val="007B2D32"/>
    <w:rsid w:val="007B2E82"/>
    <w:rsid w:val="007B33B1"/>
    <w:rsid w:val="007B3D5B"/>
    <w:rsid w:val="007B4A53"/>
    <w:rsid w:val="007B56A9"/>
    <w:rsid w:val="007B5E71"/>
    <w:rsid w:val="007B6071"/>
    <w:rsid w:val="007B61AD"/>
    <w:rsid w:val="007B6E8A"/>
    <w:rsid w:val="007B7BFA"/>
    <w:rsid w:val="007B7DCA"/>
    <w:rsid w:val="007C098E"/>
    <w:rsid w:val="007C0EB5"/>
    <w:rsid w:val="007C2022"/>
    <w:rsid w:val="007C3BF1"/>
    <w:rsid w:val="007C42EE"/>
    <w:rsid w:val="007C5F14"/>
    <w:rsid w:val="007C6439"/>
    <w:rsid w:val="007C7645"/>
    <w:rsid w:val="007C7B43"/>
    <w:rsid w:val="007D0144"/>
    <w:rsid w:val="007D17F5"/>
    <w:rsid w:val="007D19E0"/>
    <w:rsid w:val="007D23A2"/>
    <w:rsid w:val="007D37D2"/>
    <w:rsid w:val="007D385B"/>
    <w:rsid w:val="007D3898"/>
    <w:rsid w:val="007D3F5D"/>
    <w:rsid w:val="007D50F6"/>
    <w:rsid w:val="007D559A"/>
    <w:rsid w:val="007D5892"/>
    <w:rsid w:val="007D5952"/>
    <w:rsid w:val="007D596E"/>
    <w:rsid w:val="007D6554"/>
    <w:rsid w:val="007D6A2A"/>
    <w:rsid w:val="007E1469"/>
    <w:rsid w:val="007E18B7"/>
    <w:rsid w:val="007E1B20"/>
    <w:rsid w:val="007E23C1"/>
    <w:rsid w:val="007E28A9"/>
    <w:rsid w:val="007E390C"/>
    <w:rsid w:val="007E3ACB"/>
    <w:rsid w:val="007E3B59"/>
    <w:rsid w:val="007E58AA"/>
    <w:rsid w:val="007E5A5B"/>
    <w:rsid w:val="007E5B97"/>
    <w:rsid w:val="007E60C9"/>
    <w:rsid w:val="007E697E"/>
    <w:rsid w:val="007E7829"/>
    <w:rsid w:val="007E7974"/>
    <w:rsid w:val="007E7E81"/>
    <w:rsid w:val="007F13B1"/>
    <w:rsid w:val="007F1BCF"/>
    <w:rsid w:val="007F1FB8"/>
    <w:rsid w:val="007F1FEB"/>
    <w:rsid w:val="007F2421"/>
    <w:rsid w:val="007F2B24"/>
    <w:rsid w:val="007F3C10"/>
    <w:rsid w:val="007F3E83"/>
    <w:rsid w:val="007F4616"/>
    <w:rsid w:val="007F487E"/>
    <w:rsid w:val="007F4CF1"/>
    <w:rsid w:val="007F5760"/>
    <w:rsid w:val="007F592E"/>
    <w:rsid w:val="00801209"/>
    <w:rsid w:val="00801511"/>
    <w:rsid w:val="00802513"/>
    <w:rsid w:val="00803002"/>
    <w:rsid w:val="0080321A"/>
    <w:rsid w:val="00805813"/>
    <w:rsid w:val="0080697F"/>
    <w:rsid w:val="008071D3"/>
    <w:rsid w:val="008073CC"/>
    <w:rsid w:val="008102C0"/>
    <w:rsid w:val="0081063F"/>
    <w:rsid w:val="0081070F"/>
    <w:rsid w:val="0081147C"/>
    <w:rsid w:val="00812324"/>
    <w:rsid w:val="0081304A"/>
    <w:rsid w:val="00813050"/>
    <w:rsid w:val="0081360B"/>
    <w:rsid w:val="00813956"/>
    <w:rsid w:val="00814D95"/>
    <w:rsid w:val="008157CC"/>
    <w:rsid w:val="00815985"/>
    <w:rsid w:val="00815B57"/>
    <w:rsid w:val="0081640A"/>
    <w:rsid w:val="008165AB"/>
    <w:rsid w:val="00816660"/>
    <w:rsid w:val="00816885"/>
    <w:rsid w:val="0081709E"/>
    <w:rsid w:val="00817921"/>
    <w:rsid w:val="008228C5"/>
    <w:rsid w:val="00824CCD"/>
    <w:rsid w:val="00825000"/>
    <w:rsid w:val="008253D2"/>
    <w:rsid w:val="00826210"/>
    <w:rsid w:val="00826360"/>
    <w:rsid w:val="008267C6"/>
    <w:rsid w:val="00830F98"/>
    <w:rsid w:val="0083100A"/>
    <w:rsid w:val="008311D5"/>
    <w:rsid w:val="008319C0"/>
    <w:rsid w:val="00832623"/>
    <w:rsid w:val="00833C14"/>
    <w:rsid w:val="00834A2F"/>
    <w:rsid w:val="00834F42"/>
    <w:rsid w:val="00835037"/>
    <w:rsid w:val="0083586F"/>
    <w:rsid w:val="008367BF"/>
    <w:rsid w:val="00836DEA"/>
    <w:rsid w:val="00836EA9"/>
    <w:rsid w:val="008374CC"/>
    <w:rsid w:val="008412A8"/>
    <w:rsid w:val="008412EC"/>
    <w:rsid w:val="008418EC"/>
    <w:rsid w:val="00841B8B"/>
    <w:rsid w:val="0084324A"/>
    <w:rsid w:val="00844970"/>
    <w:rsid w:val="00844F09"/>
    <w:rsid w:val="008455A7"/>
    <w:rsid w:val="0084586C"/>
    <w:rsid w:val="00846071"/>
    <w:rsid w:val="008463ED"/>
    <w:rsid w:val="0084640E"/>
    <w:rsid w:val="008500F4"/>
    <w:rsid w:val="00850516"/>
    <w:rsid w:val="008509D3"/>
    <w:rsid w:val="00850D62"/>
    <w:rsid w:val="0085102D"/>
    <w:rsid w:val="0085306D"/>
    <w:rsid w:val="00853CA3"/>
    <w:rsid w:val="008559EE"/>
    <w:rsid w:val="008562DB"/>
    <w:rsid w:val="0085695F"/>
    <w:rsid w:val="00856BF3"/>
    <w:rsid w:val="0085787E"/>
    <w:rsid w:val="008579A7"/>
    <w:rsid w:val="00857A10"/>
    <w:rsid w:val="00860044"/>
    <w:rsid w:val="00860218"/>
    <w:rsid w:val="0086099E"/>
    <w:rsid w:val="00861F94"/>
    <w:rsid w:val="00862117"/>
    <w:rsid w:val="00862877"/>
    <w:rsid w:val="008632B6"/>
    <w:rsid w:val="00863574"/>
    <w:rsid w:val="00863B2C"/>
    <w:rsid w:val="00864562"/>
    <w:rsid w:val="00865DAE"/>
    <w:rsid w:val="00865E0B"/>
    <w:rsid w:val="008678DD"/>
    <w:rsid w:val="00867F1A"/>
    <w:rsid w:val="0087010E"/>
    <w:rsid w:val="008703F7"/>
    <w:rsid w:val="00872E4A"/>
    <w:rsid w:val="008748E9"/>
    <w:rsid w:val="008751F0"/>
    <w:rsid w:val="00875FF6"/>
    <w:rsid w:val="00876011"/>
    <w:rsid w:val="00876534"/>
    <w:rsid w:val="008767E5"/>
    <w:rsid w:val="008768FC"/>
    <w:rsid w:val="00881643"/>
    <w:rsid w:val="008818A5"/>
    <w:rsid w:val="00881E05"/>
    <w:rsid w:val="0088206C"/>
    <w:rsid w:val="00882910"/>
    <w:rsid w:val="00882C4D"/>
    <w:rsid w:val="00882E00"/>
    <w:rsid w:val="00883F49"/>
    <w:rsid w:val="00884022"/>
    <w:rsid w:val="00885424"/>
    <w:rsid w:val="008857B5"/>
    <w:rsid w:val="0088725B"/>
    <w:rsid w:val="008877EF"/>
    <w:rsid w:val="00887ADD"/>
    <w:rsid w:val="00890FD2"/>
    <w:rsid w:val="008920C6"/>
    <w:rsid w:val="00892190"/>
    <w:rsid w:val="008922A3"/>
    <w:rsid w:val="008924D0"/>
    <w:rsid w:val="00892684"/>
    <w:rsid w:val="00893E6A"/>
    <w:rsid w:val="0089499B"/>
    <w:rsid w:val="00894B29"/>
    <w:rsid w:val="00894C17"/>
    <w:rsid w:val="00894C92"/>
    <w:rsid w:val="00896EF4"/>
    <w:rsid w:val="00897083"/>
    <w:rsid w:val="008A0146"/>
    <w:rsid w:val="008A039D"/>
    <w:rsid w:val="008A05BC"/>
    <w:rsid w:val="008A0F0D"/>
    <w:rsid w:val="008A12E4"/>
    <w:rsid w:val="008A2258"/>
    <w:rsid w:val="008A338A"/>
    <w:rsid w:val="008A3850"/>
    <w:rsid w:val="008A451B"/>
    <w:rsid w:val="008A4E14"/>
    <w:rsid w:val="008A50B5"/>
    <w:rsid w:val="008A616D"/>
    <w:rsid w:val="008A64AB"/>
    <w:rsid w:val="008A6906"/>
    <w:rsid w:val="008A6B61"/>
    <w:rsid w:val="008A78DD"/>
    <w:rsid w:val="008A7E3D"/>
    <w:rsid w:val="008B0001"/>
    <w:rsid w:val="008B0E3B"/>
    <w:rsid w:val="008B1A10"/>
    <w:rsid w:val="008B3B1C"/>
    <w:rsid w:val="008B3EFC"/>
    <w:rsid w:val="008B49EE"/>
    <w:rsid w:val="008B7447"/>
    <w:rsid w:val="008C0143"/>
    <w:rsid w:val="008C0FC0"/>
    <w:rsid w:val="008C1657"/>
    <w:rsid w:val="008C3EE3"/>
    <w:rsid w:val="008C4098"/>
    <w:rsid w:val="008C782F"/>
    <w:rsid w:val="008D0378"/>
    <w:rsid w:val="008D09B9"/>
    <w:rsid w:val="008D17DF"/>
    <w:rsid w:val="008D1D77"/>
    <w:rsid w:val="008D1D8C"/>
    <w:rsid w:val="008D35FF"/>
    <w:rsid w:val="008D37F6"/>
    <w:rsid w:val="008D395C"/>
    <w:rsid w:val="008D4111"/>
    <w:rsid w:val="008D6281"/>
    <w:rsid w:val="008D6340"/>
    <w:rsid w:val="008D73A0"/>
    <w:rsid w:val="008D73A9"/>
    <w:rsid w:val="008D756E"/>
    <w:rsid w:val="008D787B"/>
    <w:rsid w:val="008E00D0"/>
    <w:rsid w:val="008E0430"/>
    <w:rsid w:val="008E1014"/>
    <w:rsid w:val="008E15FD"/>
    <w:rsid w:val="008E17A0"/>
    <w:rsid w:val="008E2114"/>
    <w:rsid w:val="008E2AA4"/>
    <w:rsid w:val="008E387B"/>
    <w:rsid w:val="008E3F5C"/>
    <w:rsid w:val="008E3F77"/>
    <w:rsid w:val="008E4433"/>
    <w:rsid w:val="008E4AE9"/>
    <w:rsid w:val="008E564E"/>
    <w:rsid w:val="008E5CB8"/>
    <w:rsid w:val="008E61A7"/>
    <w:rsid w:val="008F0E1F"/>
    <w:rsid w:val="008F1F70"/>
    <w:rsid w:val="008F21BE"/>
    <w:rsid w:val="008F29F7"/>
    <w:rsid w:val="008F340C"/>
    <w:rsid w:val="008F45A4"/>
    <w:rsid w:val="008F52C9"/>
    <w:rsid w:val="008F6695"/>
    <w:rsid w:val="008F6B63"/>
    <w:rsid w:val="008F7C10"/>
    <w:rsid w:val="008F7DEF"/>
    <w:rsid w:val="00900608"/>
    <w:rsid w:val="00900A4E"/>
    <w:rsid w:val="00900AEE"/>
    <w:rsid w:val="009022B8"/>
    <w:rsid w:val="00903023"/>
    <w:rsid w:val="00903E8E"/>
    <w:rsid w:val="0090420A"/>
    <w:rsid w:val="00905184"/>
    <w:rsid w:val="0090526D"/>
    <w:rsid w:val="00905EB7"/>
    <w:rsid w:val="00906BB8"/>
    <w:rsid w:val="00907A9A"/>
    <w:rsid w:val="009105B6"/>
    <w:rsid w:val="00911860"/>
    <w:rsid w:val="00911900"/>
    <w:rsid w:val="00911B7A"/>
    <w:rsid w:val="00911ED5"/>
    <w:rsid w:val="0091316D"/>
    <w:rsid w:val="009138D9"/>
    <w:rsid w:val="00913CF1"/>
    <w:rsid w:val="00914154"/>
    <w:rsid w:val="009157AE"/>
    <w:rsid w:val="009203BD"/>
    <w:rsid w:val="009203F0"/>
    <w:rsid w:val="00920A79"/>
    <w:rsid w:val="00921CDB"/>
    <w:rsid w:val="0092370F"/>
    <w:rsid w:val="00923EF2"/>
    <w:rsid w:val="00924311"/>
    <w:rsid w:val="009243E8"/>
    <w:rsid w:val="00924B48"/>
    <w:rsid w:val="00924D9B"/>
    <w:rsid w:val="0092597B"/>
    <w:rsid w:val="00926410"/>
    <w:rsid w:val="009265AA"/>
    <w:rsid w:val="009265C3"/>
    <w:rsid w:val="00927243"/>
    <w:rsid w:val="0092771F"/>
    <w:rsid w:val="00930388"/>
    <w:rsid w:val="00932194"/>
    <w:rsid w:val="009328EC"/>
    <w:rsid w:val="00933D7D"/>
    <w:rsid w:val="00934EAA"/>
    <w:rsid w:val="00935336"/>
    <w:rsid w:val="00935650"/>
    <w:rsid w:val="0093574E"/>
    <w:rsid w:val="00935AD5"/>
    <w:rsid w:val="00935D73"/>
    <w:rsid w:val="00935FA2"/>
    <w:rsid w:val="00936926"/>
    <w:rsid w:val="009373A1"/>
    <w:rsid w:val="009378CC"/>
    <w:rsid w:val="00937D5C"/>
    <w:rsid w:val="00940349"/>
    <w:rsid w:val="0094039D"/>
    <w:rsid w:val="00940660"/>
    <w:rsid w:val="009407D0"/>
    <w:rsid w:val="00940A1B"/>
    <w:rsid w:val="00940FC0"/>
    <w:rsid w:val="00941226"/>
    <w:rsid w:val="00941ACA"/>
    <w:rsid w:val="009432A4"/>
    <w:rsid w:val="00943CCD"/>
    <w:rsid w:val="009450DC"/>
    <w:rsid w:val="00945C48"/>
    <w:rsid w:val="00945E7A"/>
    <w:rsid w:val="00946068"/>
    <w:rsid w:val="0094698C"/>
    <w:rsid w:val="00947373"/>
    <w:rsid w:val="00947D7D"/>
    <w:rsid w:val="00951136"/>
    <w:rsid w:val="00952981"/>
    <w:rsid w:val="0095412D"/>
    <w:rsid w:val="009541F3"/>
    <w:rsid w:val="0095479F"/>
    <w:rsid w:val="00954E7C"/>
    <w:rsid w:val="00955A1C"/>
    <w:rsid w:val="00956408"/>
    <w:rsid w:val="00957140"/>
    <w:rsid w:val="00957722"/>
    <w:rsid w:val="00957904"/>
    <w:rsid w:val="009602FB"/>
    <w:rsid w:val="009603C0"/>
    <w:rsid w:val="0096054F"/>
    <w:rsid w:val="0096184E"/>
    <w:rsid w:val="00962C19"/>
    <w:rsid w:val="0096302F"/>
    <w:rsid w:val="009650A7"/>
    <w:rsid w:val="0096529F"/>
    <w:rsid w:val="0096660C"/>
    <w:rsid w:val="00966B0E"/>
    <w:rsid w:val="00966D1E"/>
    <w:rsid w:val="009677AA"/>
    <w:rsid w:val="009705CE"/>
    <w:rsid w:val="00970739"/>
    <w:rsid w:val="0097126B"/>
    <w:rsid w:val="00971B02"/>
    <w:rsid w:val="00971F78"/>
    <w:rsid w:val="00972CAB"/>
    <w:rsid w:val="00973450"/>
    <w:rsid w:val="0097371D"/>
    <w:rsid w:val="009739CF"/>
    <w:rsid w:val="00973CB2"/>
    <w:rsid w:val="009748F3"/>
    <w:rsid w:val="00974B82"/>
    <w:rsid w:val="0097614E"/>
    <w:rsid w:val="00976593"/>
    <w:rsid w:val="00976833"/>
    <w:rsid w:val="009775AE"/>
    <w:rsid w:val="009807A7"/>
    <w:rsid w:val="00980EB4"/>
    <w:rsid w:val="00981109"/>
    <w:rsid w:val="0098112F"/>
    <w:rsid w:val="009811C9"/>
    <w:rsid w:val="009845F6"/>
    <w:rsid w:val="0098509F"/>
    <w:rsid w:val="009859EB"/>
    <w:rsid w:val="00986286"/>
    <w:rsid w:val="00986F66"/>
    <w:rsid w:val="00987B3B"/>
    <w:rsid w:val="00990BB6"/>
    <w:rsid w:val="00990C72"/>
    <w:rsid w:val="00991764"/>
    <w:rsid w:val="00991AB0"/>
    <w:rsid w:val="00991F1F"/>
    <w:rsid w:val="009936AF"/>
    <w:rsid w:val="00994394"/>
    <w:rsid w:val="00995460"/>
    <w:rsid w:val="00995BD5"/>
    <w:rsid w:val="0099613C"/>
    <w:rsid w:val="0099693E"/>
    <w:rsid w:val="00996B2B"/>
    <w:rsid w:val="00996D70"/>
    <w:rsid w:val="00997398"/>
    <w:rsid w:val="00997A81"/>
    <w:rsid w:val="009A004F"/>
    <w:rsid w:val="009A1E4A"/>
    <w:rsid w:val="009A1EAE"/>
    <w:rsid w:val="009A35CC"/>
    <w:rsid w:val="009A3DF1"/>
    <w:rsid w:val="009A4FE6"/>
    <w:rsid w:val="009A76CA"/>
    <w:rsid w:val="009B092C"/>
    <w:rsid w:val="009B0F82"/>
    <w:rsid w:val="009B1889"/>
    <w:rsid w:val="009B3504"/>
    <w:rsid w:val="009B35E4"/>
    <w:rsid w:val="009B3748"/>
    <w:rsid w:val="009B3821"/>
    <w:rsid w:val="009B3997"/>
    <w:rsid w:val="009B4742"/>
    <w:rsid w:val="009B4B50"/>
    <w:rsid w:val="009B4FF7"/>
    <w:rsid w:val="009B5483"/>
    <w:rsid w:val="009B5F60"/>
    <w:rsid w:val="009B6BB5"/>
    <w:rsid w:val="009B72DE"/>
    <w:rsid w:val="009B7A1C"/>
    <w:rsid w:val="009C03CB"/>
    <w:rsid w:val="009C10C8"/>
    <w:rsid w:val="009C1B4C"/>
    <w:rsid w:val="009C2472"/>
    <w:rsid w:val="009C27C9"/>
    <w:rsid w:val="009C2ABA"/>
    <w:rsid w:val="009C32C9"/>
    <w:rsid w:val="009C410B"/>
    <w:rsid w:val="009C4AAD"/>
    <w:rsid w:val="009C5A15"/>
    <w:rsid w:val="009C5A3B"/>
    <w:rsid w:val="009C66C0"/>
    <w:rsid w:val="009C75DA"/>
    <w:rsid w:val="009D0678"/>
    <w:rsid w:val="009D0A09"/>
    <w:rsid w:val="009D0C14"/>
    <w:rsid w:val="009D14A3"/>
    <w:rsid w:val="009D2856"/>
    <w:rsid w:val="009D2876"/>
    <w:rsid w:val="009D2B08"/>
    <w:rsid w:val="009D33BD"/>
    <w:rsid w:val="009D373B"/>
    <w:rsid w:val="009D392D"/>
    <w:rsid w:val="009D427D"/>
    <w:rsid w:val="009D456B"/>
    <w:rsid w:val="009D5142"/>
    <w:rsid w:val="009D53E0"/>
    <w:rsid w:val="009D5805"/>
    <w:rsid w:val="009E04F6"/>
    <w:rsid w:val="009E081D"/>
    <w:rsid w:val="009E0B31"/>
    <w:rsid w:val="009E0D91"/>
    <w:rsid w:val="009E0EA9"/>
    <w:rsid w:val="009E288B"/>
    <w:rsid w:val="009E2A8A"/>
    <w:rsid w:val="009E3305"/>
    <w:rsid w:val="009E3E0A"/>
    <w:rsid w:val="009E43D8"/>
    <w:rsid w:val="009E49F4"/>
    <w:rsid w:val="009E4B57"/>
    <w:rsid w:val="009E53F0"/>
    <w:rsid w:val="009E5430"/>
    <w:rsid w:val="009E6594"/>
    <w:rsid w:val="009E695A"/>
    <w:rsid w:val="009E6BF2"/>
    <w:rsid w:val="009E7315"/>
    <w:rsid w:val="009F12C9"/>
    <w:rsid w:val="009F2940"/>
    <w:rsid w:val="009F38C5"/>
    <w:rsid w:val="009F508C"/>
    <w:rsid w:val="009F5245"/>
    <w:rsid w:val="009F5467"/>
    <w:rsid w:val="009F5DA5"/>
    <w:rsid w:val="009F5EF3"/>
    <w:rsid w:val="009F6978"/>
    <w:rsid w:val="00A0043A"/>
    <w:rsid w:val="00A00CCD"/>
    <w:rsid w:val="00A02290"/>
    <w:rsid w:val="00A02895"/>
    <w:rsid w:val="00A02AED"/>
    <w:rsid w:val="00A03B23"/>
    <w:rsid w:val="00A04084"/>
    <w:rsid w:val="00A04A71"/>
    <w:rsid w:val="00A05108"/>
    <w:rsid w:val="00A054DB"/>
    <w:rsid w:val="00A07885"/>
    <w:rsid w:val="00A10139"/>
    <w:rsid w:val="00A107DC"/>
    <w:rsid w:val="00A11047"/>
    <w:rsid w:val="00A11215"/>
    <w:rsid w:val="00A112CA"/>
    <w:rsid w:val="00A13195"/>
    <w:rsid w:val="00A1456E"/>
    <w:rsid w:val="00A147E4"/>
    <w:rsid w:val="00A150D2"/>
    <w:rsid w:val="00A164D0"/>
    <w:rsid w:val="00A21032"/>
    <w:rsid w:val="00A2190B"/>
    <w:rsid w:val="00A220A9"/>
    <w:rsid w:val="00A2230A"/>
    <w:rsid w:val="00A22782"/>
    <w:rsid w:val="00A23CFD"/>
    <w:rsid w:val="00A247A3"/>
    <w:rsid w:val="00A249EE"/>
    <w:rsid w:val="00A2587D"/>
    <w:rsid w:val="00A2588E"/>
    <w:rsid w:val="00A2598B"/>
    <w:rsid w:val="00A25A1A"/>
    <w:rsid w:val="00A25CB1"/>
    <w:rsid w:val="00A26233"/>
    <w:rsid w:val="00A26FC5"/>
    <w:rsid w:val="00A30060"/>
    <w:rsid w:val="00A306B1"/>
    <w:rsid w:val="00A31282"/>
    <w:rsid w:val="00A313CA"/>
    <w:rsid w:val="00A31EE1"/>
    <w:rsid w:val="00A329BF"/>
    <w:rsid w:val="00A3334E"/>
    <w:rsid w:val="00A34163"/>
    <w:rsid w:val="00A34D3E"/>
    <w:rsid w:val="00A36C6A"/>
    <w:rsid w:val="00A4037E"/>
    <w:rsid w:val="00A40728"/>
    <w:rsid w:val="00A4115B"/>
    <w:rsid w:val="00A417F3"/>
    <w:rsid w:val="00A41D1E"/>
    <w:rsid w:val="00A43614"/>
    <w:rsid w:val="00A43C8D"/>
    <w:rsid w:val="00A44BB3"/>
    <w:rsid w:val="00A45217"/>
    <w:rsid w:val="00A45647"/>
    <w:rsid w:val="00A46A35"/>
    <w:rsid w:val="00A46EF8"/>
    <w:rsid w:val="00A51DCA"/>
    <w:rsid w:val="00A54008"/>
    <w:rsid w:val="00A54F65"/>
    <w:rsid w:val="00A559BA"/>
    <w:rsid w:val="00A55BC8"/>
    <w:rsid w:val="00A55F71"/>
    <w:rsid w:val="00A560BB"/>
    <w:rsid w:val="00A561EE"/>
    <w:rsid w:val="00A57340"/>
    <w:rsid w:val="00A60B92"/>
    <w:rsid w:val="00A612FC"/>
    <w:rsid w:val="00A61BA5"/>
    <w:rsid w:val="00A6225D"/>
    <w:rsid w:val="00A6268E"/>
    <w:rsid w:val="00A62B64"/>
    <w:rsid w:val="00A62FC8"/>
    <w:rsid w:val="00A64E15"/>
    <w:rsid w:val="00A6522A"/>
    <w:rsid w:val="00A65B6D"/>
    <w:rsid w:val="00A65C4D"/>
    <w:rsid w:val="00A67153"/>
    <w:rsid w:val="00A7078E"/>
    <w:rsid w:val="00A70E53"/>
    <w:rsid w:val="00A70F67"/>
    <w:rsid w:val="00A721BA"/>
    <w:rsid w:val="00A73135"/>
    <w:rsid w:val="00A733E8"/>
    <w:rsid w:val="00A73BFC"/>
    <w:rsid w:val="00A7434C"/>
    <w:rsid w:val="00A75102"/>
    <w:rsid w:val="00A752F0"/>
    <w:rsid w:val="00A754E2"/>
    <w:rsid w:val="00A75CAD"/>
    <w:rsid w:val="00A763D4"/>
    <w:rsid w:val="00A76630"/>
    <w:rsid w:val="00A7737E"/>
    <w:rsid w:val="00A775F8"/>
    <w:rsid w:val="00A77B8D"/>
    <w:rsid w:val="00A77C21"/>
    <w:rsid w:val="00A803E9"/>
    <w:rsid w:val="00A80424"/>
    <w:rsid w:val="00A81BCB"/>
    <w:rsid w:val="00A829F6"/>
    <w:rsid w:val="00A836F0"/>
    <w:rsid w:val="00A845C6"/>
    <w:rsid w:val="00A85B7E"/>
    <w:rsid w:val="00A8651E"/>
    <w:rsid w:val="00A86EAC"/>
    <w:rsid w:val="00A87B02"/>
    <w:rsid w:val="00A9032F"/>
    <w:rsid w:val="00A91E46"/>
    <w:rsid w:val="00A92DEC"/>
    <w:rsid w:val="00A93647"/>
    <w:rsid w:val="00A93F14"/>
    <w:rsid w:val="00A9404F"/>
    <w:rsid w:val="00A94F07"/>
    <w:rsid w:val="00A95226"/>
    <w:rsid w:val="00A95A17"/>
    <w:rsid w:val="00A95ABB"/>
    <w:rsid w:val="00A96102"/>
    <w:rsid w:val="00A9766A"/>
    <w:rsid w:val="00AA14C9"/>
    <w:rsid w:val="00AA3176"/>
    <w:rsid w:val="00AA3763"/>
    <w:rsid w:val="00AA42AB"/>
    <w:rsid w:val="00AA513B"/>
    <w:rsid w:val="00AA6AA4"/>
    <w:rsid w:val="00AA7776"/>
    <w:rsid w:val="00AB006C"/>
    <w:rsid w:val="00AB01CD"/>
    <w:rsid w:val="00AB02F3"/>
    <w:rsid w:val="00AB0383"/>
    <w:rsid w:val="00AB06FF"/>
    <w:rsid w:val="00AB1057"/>
    <w:rsid w:val="00AB2286"/>
    <w:rsid w:val="00AB237B"/>
    <w:rsid w:val="00AB273C"/>
    <w:rsid w:val="00AB2A75"/>
    <w:rsid w:val="00AB2E84"/>
    <w:rsid w:val="00AB2F93"/>
    <w:rsid w:val="00AB2FF2"/>
    <w:rsid w:val="00AB38BB"/>
    <w:rsid w:val="00AB3927"/>
    <w:rsid w:val="00AB4307"/>
    <w:rsid w:val="00AB4B63"/>
    <w:rsid w:val="00AB4D63"/>
    <w:rsid w:val="00AC04D7"/>
    <w:rsid w:val="00AC08F1"/>
    <w:rsid w:val="00AC1610"/>
    <w:rsid w:val="00AC183C"/>
    <w:rsid w:val="00AC27A2"/>
    <w:rsid w:val="00AC2D60"/>
    <w:rsid w:val="00AC3A36"/>
    <w:rsid w:val="00AC3EBC"/>
    <w:rsid w:val="00AC5383"/>
    <w:rsid w:val="00AC6431"/>
    <w:rsid w:val="00AC76D1"/>
    <w:rsid w:val="00AD03CB"/>
    <w:rsid w:val="00AD041F"/>
    <w:rsid w:val="00AD04DF"/>
    <w:rsid w:val="00AD0F72"/>
    <w:rsid w:val="00AD22DD"/>
    <w:rsid w:val="00AD3356"/>
    <w:rsid w:val="00AD35CB"/>
    <w:rsid w:val="00AD36BE"/>
    <w:rsid w:val="00AD3E44"/>
    <w:rsid w:val="00AD519D"/>
    <w:rsid w:val="00AD535D"/>
    <w:rsid w:val="00AD5EB5"/>
    <w:rsid w:val="00AD64F8"/>
    <w:rsid w:val="00AE003C"/>
    <w:rsid w:val="00AE0082"/>
    <w:rsid w:val="00AE19B5"/>
    <w:rsid w:val="00AE1A50"/>
    <w:rsid w:val="00AE1C7F"/>
    <w:rsid w:val="00AE35A7"/>
    <w:rsid w:val="00AE3BDD"/>
    <w:rsid w:val="00AE3DCC"/>
    <w:rsid w:val="00AE3DF8"/>
    <w:rsid w:val="00AE3FFD"/>
    <w:rsid w:val="00AE4118"/>
    <w:rsid w:val="00AE45C1"/>
    <w:rsid w:val="00AE512F"/>
    <w:rsid w:val="00AE5F45"/>
    <w:rsid w:val="00AE5FF5"/>
    <w:rsid w:val="00AE670F"/>
    <w:rsid w:val="00AE6FC2"/>
    <w:rsid w:val="00AE7550"/>
    <w:rsid w:val="00AF121F"/>
    <w:rsid w:val="00AF2761"/>
    <w:rsid w:val="00AF3391"/>
    <w:rsid w:val="00AF3A53"/>
    <w:rsid w:val="00AF3F48"/>
    <w:rsid w:val="00AF47DA"/>
    <w:rsid w:val="00AF5546"/>
    <w:rsid w:val="00AF5CDD"/>
    <w:rsid w:val="00AF6EE8"/>
    <w:rsid w:val="00B0071F"/>
    <w:rsid w:val="00B008D3"/>
    <w:rsid w:val="00B00F93"/>
    <w:rsid w:val="00B012E2"/>
    <w:rsid w:val="00B0199A"/>
    <w:rsid w:val="00B0264E"/>
    <w:rsid w:val="00B02D29"/>
    <w:rsid w:val="00B047A8"/>
    <w:rsid w:val="00B05559"/>
    <w:rsid w:val="00B06A78"/>
    <w:rsid w:val="00B06F89"/>
    <w:rsid w:val="00B0718A"/>
    <w:rsid w:val="00B07613"/>
    <w:rsid w:val="00B100EB"/>
    <w:rsid w:val="00B103C3"/>
    <w:rsid w:val="00B10794"/>
    <w:rsid w:val="00B11377"/>
    <w:rsid w:val="00B121B9"/>
    <w:rsid w:val="00B12E70"/>
    <w:rsid w:val="00B13009"/>
    <w:rsid w:val="00B1311F"/>
    <w:rsid w:val="00B146ED"/>
    <w:rsid w:val="00B15C14"/>
    <w:rsid w:val="00B175ED"/>
    <w:rsid w:val="00B17C7B"/>
    <w:rsid w:val="00B17CC7"/>
    <w:rsid w:val="00B209D1"/>
    <w:rsid w:val="00B20AA7"/>
    <w:rsid w:val="00B213EA"/>
    <w:rsid w:val="00B21D4E"/>
    <w:rsid w:val="00B21FF0"/>
    <w:rsid w:val="00B222CB"/>
    <w:rsid w:val="00B22779"/>
    <w:rsid w:val="00B22EC3"/>
    <w:rsid w:val="00B23014"/>
    <w:rsid w:val="00B23FF7"/>
    <w:rsid w:val="00B25079"/>
    <w:rsid w:val="00B2522D"/>
    <w:rsid w:val="00B2672A"/>
    <w:rsid w:val="00B27202"/>
    <w:rsid w:val="00B277FD"/>
    <w:rsid w:val="00B311F8"/>
    <w:rsid w:val="00B31E13"/>
    <w:rsid w:val="00B32327"/>
    <w:rsid w:val="00B3286C"/>
    <w:rsid w:val="00B32DB8"/>
    <w:rsid w:val="00B334CF"/>
    <w:rsid w:val="00B338EB"/>
    <w:rsid w:val="00B34775"/>
    <w:rsid w:val="00B34BF1"/>
    <w:rsid w:val="00B34CFA"/>
    <w:rsid w:val="00B34FC9"/>
    <w:rsid w:val="00B40638"/>
    <w:rsid w:val="00B40ACE"/>
    <w:rsid w:val="00B41243"/>
    <w:rsid w:val="00B41CB2"/>
    <w:rsid w:val="00B41F46"/>
    <w:rsid w:val="00B4213D"/>
    <w:rsid w:val="00B43832"/>
    <w:rsid w:val="00B43BB3"/>
    <w:rsid w:val="00B4553F"/>
    <w:rsid w:val="00B45CDD"/>
    <w:rsid w:val="00B46300"/>
    <w:rsid w:val="00B46B71"/>
    <w:rsid w:val="00B47206"/>
    <w:rsid w:val="00B47A19"/>
    <w:rsid w:val="00B47A29"/>
    <w:rsid w:val="00B47BC5"/>
    <w:rsid w:val="00B47FFD"/>
    <w:rsid w:val="00B503B8"/>
    <w:rsid w:val="00B51503"/>
    <w:rsid w:val="00B51873"/>
    <w:rsid w:val="00B52265"/>
    <w:rsid w:val="00B52E46"/>
    <w:rsid w:val="00B55328"/>
    <w:rsid w:val="00B55BDF"/>
    <w:rsid w:val="00B56662"/>
    <w:rsid w:val="00B570DF"/>
    <w:rsid w:val="00B601C0"/>
    <w:rsid w:val="00B604E4"/>
    <w:rsid w:val="00B617C8"/>
    <w:rsid w:val="00B61D20"/>
    <w:rsid w:val="00B62A8B"/>
    <w:rsid w:val="00B63372"/>
    <w:rsid w:val="00B63EC2"/>
    <w:rsid w:val="00B64A93"/>
    <w:rsid w:val="00B65354"/>
    <w:rsid w:val="00B65A64"/>
    <w:rsid w:val="00B65D44"/>
    <w:rsid w:val="00B6665B"/>
    <w:rsid w:val="00B67F35"/>
    <w:rsid w:val="00B71587"/>
    <w:rsid w:val="00B717BF"/>
    <w:rsid w:val="00B7221E"/>
    <w:rsid w:val="00B72747"/>
    <w:rsid w:val="00B7281C"/>
    <w:rsid w:val="00B73D3D"/>
    <w:rsid w:val="00B75027"/>
    <w:rsid w:val="00B75F80"/>
    <w:rsid w:val="00B76041"/>
    <w:rsid w:val="00B76CC7"/>
    <w:rsid w:val="00B76F3C"/>
    <w:rsid w:val="00B773A8"/>
    <w:rsid w:val="00B77FB5"/>
    <w:rsid w:val="00B817F7"/>
    <w:rsid w:val="00B82375"/>
    <w:rsid w:val="00B83A4F"/>
    <w:rsid w:val="00B84AB0"/>
    <w:rsid w:val="00B84BAE"/>
    <w:rsid w:val="00B84CB4"/>
    <w:rsid w:val="00B8543E"/>
    <w:rsid w:val="00B85D1E"/>
    <w:rsid w:val="00B85F39"/>
    <w:rsid w:val="00B86399"/>
    <w:rsid w:val="00B86627"/>
    <w:rsid w:val="00B876D9"/>
    <w:rsid w:val="00B87BDA"/>
    <w:rsid w:val="00B87F98"/>
    <w:rsid w:val="00B906B0"/>
    <w:rsid w:val="00B92675"/>
    <w:rsid w:val="00B92856"/>
    <w:rsid w:val="00B93E56"/>
    <w:rsid w:val="00B94DC5"/>
    <w:rsid w:val="00B94ED8"/>
    <w:rsid w:val="00B952A7"/>
    <w:rsid w:val="00B96B02"/>
    <w:rsid w:val="00BA02CC"/>
    <w:rsid w:val="00BA03EF"/>
    <w:rsid w:val="00BA0F58"/>
    <w:rsid w:val="00BA10AB"/>
    <w:rsid w:val="00BA11FC"/>
    <w:rsid w:val="00BA220A"/>
    <w:rsid w:val="00BA2C80"/>
    <w:rsid w:val="00BA3140"/>
    <w:rsid w:val="00BA33E4"/>
    <w:rsid w:val="00BA427C"/>
    <w:rsid w:val="00BA4808"/>
    <w:rsid w:val="00BA5197"/>
    <w:rsid w:val="00BA5737"/>
    <w:rsid w:val="00BA6CAD"/>
    <w:rsid w:val="00BA7DAD"/>
    <w:rsid w:val="00BB1AF2"/>
    <w:rsid w:val="00BB1BBB"/>
    <w:rsid w:val="00BB2EF8"/>
    <w:rsid w:val="00BB2F67"/>
    <w:rsid w:val="00BB405E"/>
    <w:rsid w:val="00BB434D"/>
    <w:rsid w:val="00BB4415"/>
    <w:rsid w:val="00BB47FC"/>
    <w:rsid w:val="00BB4AF4"/>
    <w:rsid w:val="00BB4FE8"/>
    <w:rsid w:val="00BB56DE"/>
    <w:rsid w:val="00BB5ED2"/>
    <w:rsid w:val="00BB5F17"/>
    <w:rsid w:val="00BB6261"/>
    <w:rsid w:val="00BB7096"/>
    <w:rsid w:val="00BC041E"/>
    <w:rsid w:val="00BC0B4B"/>
    <w:rsid w:val="00BC1A27"/>
    <w:rsid w:val="00BC2262"/>
    <w:rsid w:val="00BC22E4"/>
    <w:rsid w:val="00BC2408"/>
    <w:rsid w:val="00BC2E58"/>
    <w:rsid w:val="00BC4640"/>
    <w:rsid w:val="00BC4B23"/>
    <w:rsid w:val="00BC50BA"/>
    <w:rsid w:val="00BC724F"/>
    <w:rsid w:val="00BC760C"/>
    <w:rsid w:val="00BD004E"/>
    <w:rsid w:val="00BD06EE"/>
    <w:rsid w:val="00BD0BE4"/>
    <w:rsid w:val="00BD25EC"/>
    <w:rsid w:val="00BD2F69"/>
    <w:rsid w:val="00BD37FF"/>
    <w:rsid w:val="00BD3A87"/>
    <w:rsid w:val="00BD3C98"/>
    <w:rsid w:val="00BD3F87"/>
    <w:rsid w:val="00BD42D3"/>
    <w:rsid w:val="00BD4D28"/>
    <w:rsid w:val="00BD5B2A"/>
    <w:rsid w:val="00BD5BD3"/>
    <w:rsid w:val="00BE0381"/>
    <w:rsid w:val="00BE0972"/>
    <w:rsid w:val="00BE0F87"/>
    <w:rsid w:val="00BE1B1D"/>
    <w:rsid w:val="00BE49C6"/>
    <w:rsid w:val="00BE500A"/>
    <w:rsid w:val="00BE5E4C"/>
    <w:rsid w:val="00BE666A"/>
    <w:rsid w:val="00BE794F"/>
    <w:rsid w:val="00BE7BB5"/>
    <w:rsid w:val="00BF0AB5"/>
    <w:rsid w:val="00BF1BC8"/>
    <w:rsid w:val="00BF3231"/>
    <w:rsid w:val="00BF3B0E"/>
    <w:rsid w:val="00BF469A"/>
    <w:rsid w:val="00BF470F"/>
    <w:rsid w:val="00BF4A28"/>
    <w:rsid w:val="00BF5CCA"/>
    <w:rsid w:val="00BF675E"/>
    <w:rsid w:val="00BF70EF"/>
    <w:rsid w:val="00BF715E"/>
    <w:rsid w:val="00BF7208"/>
    <w:rsid w:val="00BF7745"/>
    <w:rsid w:val="00C006A2"/>
    <w:rsid w:val="00C011B6"/>
    <w:rsid w:val="00C037C9"/>
    <w:rsid w:val="00C041C4"/>
    <w:rsid w:val="00C045FF"/>
    <w:rsid w:val="00C05472"/>
    <w:rsid w:val="00C06845"/>
    <w:rsid w:val="00C077F8"/>
    <w:rsid w:val="00C07D99"/>
    <w:rsid w:val="00C07DE7"/>
    <w:rsid w:val="00C101CF"/>
    <w:rsid w:val="00C122D4"/>
    <w:rsid w:val="00C12327"/>
    <w:rsid w:val="00C12BC6"/>
    <w:rsid w:val="00C13511"/>
    <w:rsid w:val="00C14557"/>
    <w:rsid w:val="00C14624"/>
    <w:rsid w:val="00C15289"/>
    <w:rsid w:val="00C15904"/>
    <w:rsid w:val="00C15F20"/>
    <w:rsid w:val="00C163C7"/>
    <w:rsid w:val="00C16679"/>
    <w:rsid w:val="00C1693E"/>
    <w:rsid w:val="00C21DCB"/>
    <w:rsid w:val="00C22802"/>
    <w:rsid w:val="00C22CDA"/>
    <w:rsid w:val="00C231DF"/>
    <w:rsid w:val="00C231F6"/>
    <w:rsid w:val="00C23B3D"/>
    <w:rsid w:val="00C24443"/>
    <w:rsid w:val="00C25BB2"/>
    <w:rsid w:val="00C27344"/>
    <w:rsid w:val="00C277C1"/>
    <w:rsid w:val="00C27FD0"/>
    <w:rsid w:val="00C30C61"/>
    <w:rsid w:val="00C31854"/>
    <w:rsid w:val="00C319AF"/>
    <w:rsid w:val="00C3255B"/>
    <w:rsid w:val="00C32573"/>
    <w:rsid w:val="00C326D9"/>
    <w:rsid w:val="00C3284F"/>
    <w:rsid w:val="00C33332"/>
    <w:rsid w:val="00C3363E"/>
    <w:rsid w:val="00C34B93"/>
    <w:rsid w:val="00C358C8"/>
    <w:rsid w:val="00C36B51"/>
    <w:rsid w:val="00C37EB4"/>
    <w:rsid w:val="00C40BFB"/>
    <w:rsid w:val="00C41181"/>
    <w:rsid w:val="00C4165C"/>
    <w:rsid w:val="00C428CC"/>
    <w:rsid w:val="00C4364D"/>
    <w:rsid w:val="00C43692"/>
    <w:rsid w:val="00C459CB"/>
    <w:rsid w:val="00C45B8F"/>
    <w:rsid w:val="00C45C11"/>
    <w:rsid w:val="00C460C3"/>
    <w:rsid w:val="00C4676F"/>
    <w:rsid w:val="00C467D3"/>
    <w:rsid w:val="00C46A8F"/>
    <w:rsid w:val="00C4708F"/>
    <w:rsid w:val="00C47D95"/>
    <w:rsid w:val="00C513CA"/>
    <w:rsid w:val="00C5149C"/>
    <w:rsid w:val="00C51A24"/>
    <w:rsid w:val="00C51C58"/>
    <w:rsid w:val="00C51EC5"/>
    <w:rsid w:val="00C5218B"/>
    <w:rsid w:val="00C526A4"/>
    <w:rsid w:val="00C5299C"/>
    <w:rsid w:val="00C52D97"/>
    <w:rsid w:val="00C53F33"/>
    <w:rsid w:val="00C54CB9"/>
    <w:rsid w:val="00C567ED"/>
    <w:rsid w:val="00C56FDB"/>
    <w:rsid w:val="00C57CDB"/>
    <w:rsid w:val="00C601F9"/>
    <w:rsid w:val="00C61139"/>
    <w:rsid w:val="00C613D3"/>
    <w:rsid w:val="00C61B92"/>
    <w:rsid w:val="00C621E3"/>
    <w:rsid w:val="00C6246C"/>
    <w:rsid w:val="00C625CA"/>
    <w:rsid w:val="00C62AE8"/>
    <w:rsid w:val="00C63123"/>
    <w:rsid w:val="00C63D71"/>
    <w:rsid w:val="00C63DF8"/>
    <w:rsid w:val="00C64DFC"/>
    <w:rsid w:val="00C66036"/>
    <w:rsid w:val="00C673B3"/>
    <w:rsid w:val="00C71239"/>
    <w:rsid w:val="00C71870"/>
    <w:rsid w:val="00C7263D"/>
    <w:rsid w:val="00C75277"/>
    <w:rsid w:val="00C75D91"/>
    <w:rsid w:val="00C76015"/>
    <w:rsid w:val="00C7659D"/>
    <w:rsid w:val="00C76C01"/>
    <w:rsid w:val="00C76F84"/>
    <w:rsid w:val="00C775A1"/>
    <w:rsid w:val="00C77C89"/>
    <w:rsid w:val="00C80D02"/>
    <w:rsid w:val="00C81388"/>
    <w:rsid w:val="00C81508"/>
    <w:rsid w:val="00C81728"/>
    <w:rsid w:val="00C81AED"/>
    <w:rsid w:val="00C81ED9"/>
    <w:rsid w:val="00C825C0"/>
    <w:rsid w:val="00C82D1C"/>
    <w:rsid w:val="00C83783"/>
    <w:rsid w:val="00C83A46"/>
    <w:rsid w:val="00C83F83"/>
    <w:rsid w:val="00C847C0"/>
    <w:rsid w:val="00C84FA7"/>
    <w:rsid w:val="00C84FD9"/>
    <w:rsid w:val="00C8557B"/>
    <w:rsid w:val="00C861DA"/>
    <w:rsid w:val="00C86800"/>
    <w:rsid w:val="00C86C4D"/>
    <w:rsid w:val="00C87866"/>
    <w:rsid w:val="00C878BF"/>
    <w:rsid w:val="00C87B7A"/>
    <w:rsid w:val="00C90EE4"/>
    <w:rsid w:val="00C913D2"/>
    <w:rsid w:val="00C91721"/>
    <w:rsid w:val="00C923A9"/>
    <w:rsid w:val="00C92969"/>
    <w:rsid w:val="00C92ADF"/>
    <w:rsid w:val="00C92BB8"/>
    <w:rsid w:val="00C93B71"/>
    <w:rsid w:val="00C94B1A"/>
    <w:rsid w:val="00C95F6D"/>
    <w:rsid w:val="00C96442"/>
    <w:rsid w:val="00C968A4"/>
    <w:rsid w:val="00C96CFC"/>
    <w:rsid w:val="00C972C6"/>
    <w:rsid w:val="00CA08B1"/>
    <w:rsid w:val="00CA0D53"/>
    <w:rsid w:val="00CA1180"/>
    <w:rsid w:val="00CA12B1"/>
    <w:rsid w:val="00CA12ED"/>
    <w:rsid w:val="00CA1460"/>
    <w:rsid w:val="00CA1F68"/>
    <w:rsid w:val="00CA3838"/>
    <w:rsid w:val="00CA4602"/>
    <w:rsid w:val="00CA4A1E"/>
    <w:rsid w:val="00CA5ED7"/>
    <w:rsid w:val="00CA647D"/>
    <w:rsid w:val="00CA6DC2"/>
    <w:rsid w:val="00CA6E80"/>
    <w:rsid w:val="00CA71EC"/>
    <w:rsid w:val="00CA7948"/>
    <w:rsid w:val="00CA7E56"/>
    <w:rsid w:val="00CB1652"/>
    <w:rsid w:val="00CB403E"/>
    <w:rsid w:val="00CB4733"/>
    <w:rsid w:val="00CB486C"/>
    <w:rsid w:val="00CB516C"/>
    <w:rsid w:val="00CB67FB"/>
    <w:rsid w:val="00CB741E"/>
    <w:rsid w:val="00CB74E3"/>
    <w:rsid w:val="00CC01F8"/>
    <w:rsid w:val="00CC1AA3"/>
    <w:rsid w:val="00CC1B35"/>
    <w:rsid w:val="00CC2052"/>
    <w:rsid w:val="00CC2383"/>
    <w:rsid w:val="00CC24DA"/>
    <w:rsid w:val="00CC3CBD"/>
    <w:rsid w:val="00CC4108"/>
    <w:rsid w:val="00CC4711"/>
    <w:rsid w:val="00CC495C"/>
    <w:rsid w:val="00CC4B80"/>
    <w:rsid w:val="00CC6B4D"/>
    <w:rsid w:val="00CD0DBF"/>
    <w:rsid w:val="00CD1134"/>
    <w:rsid w:val="00CD11F8"/>
    <w:rsid w:val="00CD19A6"/>
    <w:rsid w:val="00CD2431"/>
    <w:rsid w:val="00CD2B63"/>
    <w:rsid w:val="00CD4055"/>
    <w:rsid w:val="00CD4597"/>
    <w:rsid w:val="00CD5993"/>
    <w:rsid w:val="00CD5D99"/>
    <w:rsid w:val="00CD5EA3"/>
    <w:rsid w:val="00CD5F06"/>
    <w:rsid w:val="00CD6782"/>
    <w:rsid w:val="00CD6BFC"/>
    <w:rsid w:val="00CD7593"/>
    <w:rsid w:val="00CD7B82"/>
    <w:rsid w:val="00CE084E"/>
    <w:rsid w:val="00CE0936"/>
    <w:rsid w:val="00CE0C73"/>
    <w:rsid w:val="00CE19DC"/>
    <w:rsid w:val="00CE21C1"/>
    <w:rsid w:val="00CE4304"/>
    <w:rsid w:val="00CE4F9E"/>
    <w:rsid w:val="00CE5289"/>
    <w:rsid w:val="00CE54FC"/>
    <w:rsid w:val="00CE5A7E"/>
    <w:rsid w:val="00CE5B68"/>
    <w:rsid w:val="00CE624D"/>
    <w:rsid w:val="00CE67E8"/>
    <w:rsid w:val="00CF085C"/>
    <w:rsid w:val="00CF09D9"/>
    <w:rsid w:val="00CF1205"/>
    <w:rsid w:val="00CF2580"/>
    <w:rsid w:val="00CF29A5"/>
    <w:rsid w:val="00CF33B7"/>
    <w:rsid w:val="00CF4286"/>
    <w:rsid w:val="00CF4870"/>
    <w:rsid w:val="00CF6133"/>
    <w:rsid w:val="00CF6FD7"/>
    <w:rsid w:val="00CF7424"/>
    <w:rsid w:val="00CF7500"/>
    <w:rsid w:val="00CF75E5"/>
    <w:rsid w:val="00D0019B"/>
    <w:rsid w:val="00D00361"/>
    <w:rsid w:val="00D00426"/>
    <w:rsid w:val="00D00F2B"/>
    <w:rsid w:val="00D01000"/>
    <w:rsid w:val="00D01634"/>
    <w:rsid w:val="00D027F9"/>
    <w:rsid w:val="00D038E2"/>
    <w:rsid w:val="00D03D5D"/>
    <w:rsid w:val="00D0445D"/>
    <w:rsid w:val="00D044FC"/>
    <w:rsid w:val="00D04AB0"/>
    <w:rsid w:val="00D04CB4"/>
    <w:rsid w:val="00D04D7B"/>
    <w:rsid w:val="00D053D7"/>
    <w:rsid w:val="00D05A7F"/>
    <w:rsid w:val="00D05C25"/>
    <w:rsid w:val="00D06448"/>
    <w:rsid w:val="00D06560"/>
    <w:rsid w:val="00D06761"/>
    <w:rsid w:val="00D069BF"/>
    <w:rsid w:val="00D06E35"/>
    <w:rsid w:val="00D0708C"/>
    <w:rsid w:val="00D1002B"/>
    <w:rsid w:val="00D101BC"/>
    <w:rsid w:val="00D1142A"/>
    <w:rsid w:val="00D11AD2"/>
    <w:rsid w:val="00D121A7"/>
    <w:rsid w:val="00D12449"/>
    <w:rsid w:val="00D1253F"/>
    <w:rsid w:val="00D14B5E"/>
    <w:rsid w:val="00D170B1"/>
    <w:rsid w:val="00D17EA3"/>
    <w:rsid w:val="00D2093C"/>
    <w:rsid w:val="00D20A7F"/>
    <w:rsid w:val="00D210D3"/>
    <w:rsid w:val="00D21C80"/>
    <w:rsid w:val="00D21F08"/>
    <w:rsid w:val="00D22465"/>
    <w:rsid w:val="00D22622"/>
    <w:rsid w:val="00D235E9"/>
    <w:rsid w:val="00D23662"/>
    <w:rsid w:val="00D2408A"/>
    <w:rsid w:val="00D24DAD"/>
    <w:rsid w:val="00D24E28"/>
    <w:rsid w:val="00D259E0"/>
    <w:rsid w:val="00D272D2"/>
    <w:rsid w:val="00D273DB"/>
    <w:rsid w:val="00D30BA7"/>
    <w:rsid w:val="00D31087"/>
    <w:rsid w:val="00D31603"/>
    <w:rsid w:val="00D31A2C"/>
    <w:rsid w:val="00D321C5"/>
    <w:rsid w:val="00D34523"/>
    <w:rsid w:val="00D34D86"/>
    <w:rsid w:val="00D35EF5"/>
    <w:rsid w:val="00D36079"/>
    <w:rsid w:val="00D3608A"/>
    <w:rsid w:val="00D36A4C"/>
    <w:rsid w:val="00D36B4D"/>
    <w:rsid w:val="00D37CD4"/>
    <w:rsid w:val="00D40918"/>
    <w:rsid w:val="00D40FEA"/>
    <w:rsid w:val="00D414BD"/>
    <w:rsid w:val="00D41861"/>
    <w:rsid w:val="00D42555"/>
    <w:rsid w:val="00D428D6"/>
    <w:rsid w:val="00D433E2"/>
    <w:rsid w:val="00D4385F"/>
    <w:rsid w:val="00D44EDF"/>
    <w:rsid w:val="00D4674C"/>
    <w:rsid w:val="00D47598"/>
    <w:rsid w:val="00D505D9"/>
    <w:rsid w:val="00D50C99"/>
    <w:rsid w:val="00D516A3"/>
    <w:rsid w:val="00D5251D"/>
    <w:rsid w:val="00D536D8"/>
    <w:rsid w:val="00D54540"/>
    <w:rsid w:val="00D54BED"/>
    <w:rsid w:val="00D54E96"/>
    <w:rsid w:val="00D5586F"/>
    <w:rsid w:val="00D55B2D"/>
    <w:rsid w:val="00D5614C"/>
    <w:rsid w:val="00D563B1"/>
    <w:rsid w:val="00D56766"/>
    <w:rsid w:val="00D56C23"/>
    <w:rsid w:val="00D56FCF"/>
    <w:rsid w:val="00D57258"/>
    <w:rsid w:val="00D573BA"/>
    <w:rsid w:val="00D579D1"/>
    <w:rsid w:val="00D57A7C"/>
    <w:rsid w:val="00D57DC7"/>
    <w:rsid w:val="00D60051"/>
    <w:rsid w:val="00D62900"/>
    <w:rsid w:val="00D6349F"/>
    <w:rsid w:val="00D63975"/>
    <w:rsid w:val="00D6405E"/>
    <w:rsid w:val="00D64CE0"/>
    <w:rsid w:val="00D653B9"/>
    <w:rsid w:val="00D6665E"/>
    <w:rsid w:val="00D66E7C"/>
    <w:rsid w:val="00D674BD"/>
    <w:rsid w:val="00D675F9"/>
    <w:rsid w:val="00D7012D"/>
    <w:rsid w:val="00D7046F"/>
    <w:rsid w:val="00D70782"/>
    <w:rsid w:val="00D70C08"/>
    <w:rsid w:val="00D70C60"/>
    <w:rsid w:val="00D70F8F"/>
    <w:rsid w:val="00D72173"/>
    <w:rsid w:val="00D72E80"/>
    <w:rsid w:val="00D74A34"/>
    <w:rsid w:val="00D7543E"/>
    <w:rsid w:val="00D75B29"/>
    <w:rsid w:val="00D75D39"/>
    <w:rsid w:val="00D75F36"/>
    <w:rsid w:val="00D7615F"/>
    <w:rsid w:val="00D76441"/>
    <w:rsid w:val="00D777B2"/>
    <w:rsid w:val="00D8187E"/>
    <w:rsid w:val="00D81EE1"/>
    <w:rsid w:val="00D824DB"/>
    <w:rsid w:val="00D839BA"/>
    <w:rsid w:val="00D845F6"/>
    <w:rsid w:val="00D85030"/>
    <w:rsid w:val="00D85470"/>
    <w:rsid w:val="00D8605C"/>
    <w:rsid w:val="00D87634"/>
    <w:rsid w:val="00D90427"/>
    <w:rsid w:val="00D907B2"/>
    <w:rsid w:val="00D912B9"/>
    <w:rsid w:val="00D913EE"/>
    <w:rsid w:val="00D9150B"/>
    <w:rsid w:val="00D92FE4"/>
    <w:rsid w:val="00D95541"/>
    <w:rsid w:val="00D95E51"/>
    <w:rsid w:val="00D96FEB"/>
    <w:rsid w:val="00D97447"/>
    <w:rsid w:val="00D97814"/>
    <w:rsid w:val="00D97FAB"/>
    <w:rsid w:val="00DA10E0"/>
    <w:rsid w:val="00DA135F"/>
    <w:rsid w:val="00DA2E48"/>
    <w:rsid w:val="00DA3AD5"/>
    <w:rsid w:val="00DA5548"/>
    <w:rsid w:val="00DA55E9"/>
    <w:rsid w:val="00DA5BB7"/>
    <w:rsid w:val="00DA5F3E"/>
    <w:rsid w:val="00DA5FC4"/>
    <w:rsid w:val="00DA6493"/>
    <w:rsid w:val="00DA69FE"/>
    <w:rsid w:val="00DA7935"/>
    <w:rsid w:val="00DA7AA1"/>
    <w:rsid w:val="00DB0F18"/>
    <w:rsid w:val="00DB16CF"/>
    <w:rsid w:val="00DB30E1"/>
    <w:rsid w:val="00DB47B3"/>
    <w:rsid w:val="00DB4927"/>
    <w:rsid w:val="00DB58D1"/>
    <w:rsid w:val="00DB603E"/>
    <w:rsid w:val="00DB622A"/>
    <w:rsid w:val="00DB6CC8"/>
    <w:rsid w:val="00DB7133"/>
    <w:rsid w:val="00DB7933"/>
    <w:rsid w:val="00DB7E79"/>
    <w:rsid w:val="00DC18AB"/>
    <w:rsid w:val="00DC2E54"/>
    <w:rsid w:val="00DC31C8"/>
    <w:rsid w:val="00DC3F0B"/>
    <w:rsid w:val="00DC48D6"/>
    <w:rsid w:val="00DC50D3"/>
    <w:rsid w:val="00DC5C2F"/>
    <w:rsid w:val="00DC61B9"/>
    <w:rsid w:val="00DC721D"/>
    <w:rsid w:val="00DC793B"/>
    <w:rsid w:val="00DD22A5"/>
    <w:rsid w:val="00DD2B41"/>
    <w:rsid w:val="00DD2C2F"/>
    <w:rsid w:val="00DD2ED3"/>
    <w:rsid w:val="00DD4499"/>
    <w:rsid w:val="00DD47A9"/>
    <w:rsid w:val="00DD501C"/>
    <w:rsid w:val="00DD5570"/>
    <w:rsid w:val="00DD7B73"/>
    <w:rsid w:val="00DD7C90"/>
    <w:rsid w:val="00DE00CB"/>
    <w:rsid w:val="00DE38CD"/>
    <w:rsid w:val="00DE404E"/>
    <w:rsid w:val="00DE4854"/>
    <w:rsid w:val="00DE4D84"/>
    <w:rsid w:val="00DE5709"/>
    <w:rsid w:val="00DE6315"/>
    <w:rsid w:val="00DE6F5E"/>
    <w:rsid w:val="00DE7057"/>
    <w:rsid w:val="00DE7A97"/>
    <w:rsid w:val="00DF0AB9"/>
    <w:rsid w:val="00DF179B"/>
    <w:rsid w:val="00DF219A"/>
    <w:rsid w:val="00DF2273"/>
    <w:rsid w:val="00DF2DC4"/>
    <w:rsid w:val="00DF3092"/>
    <w:rsid w:val="00DF4A0C"/>
    <w:rsid w:val="00DF529A"/>
    <w:rsid w:val="00DF5B43"/>
    <w:rsid w:val="00DF6335"/>
    <w:rsid w:val="00DF69D8"/>
    <w:rsid w:val="00DF7805"/>
    <w:rsid w:val="00DF78F5"/>
    <w:rsid w:val="00E00CA0"/>
    <w:rsid w:val="00E0117A"/>
    <w:rsid w:val="00E014A3"/>
    <w:rsid w:val="00E01621"/>
    <w:rsid w:val="00E0177A"/>
    <w:rsid w:val="00E01BC9"/>
    <w:rsid w:val="00E0267C"/>
    <w:rsid w:val="00E028BF"/>
    <w:rsid w:val="00E03865"/>
    <w:rsid w:val="00E04037"/>
    <w:rsid w:val="00E054F6"/>
    <w:rsid w:val="00E0563B"/>
    <w:rsid w:val="00E05B23"/>
    <w:rsid w:val="00E05DB7"/>
    <w:rsid w:val="00E05F89"/>
    <w:rsid w:val="00E06240"/>
    <w:rsid w:val="00E07EE5"/>
    <w:rsid w:val="00E10C2F"/>
    <w:rsid w:val="00E11A39"/>
    <w:rsid w:val="00E12A40"/>
    <w:rsid w:val="00E13147"/>
    <w:rsid w:val="00E13323"/>
    <w:rsid w:val="00E133AD"/>
    <w:rsid w:val="00E16860"/>
    <w:rsid w:val="00E17B61"/>
    <w:rsid w:val="00E21631"/>
    <w:rsid w:val="00E2220A"/>
    <w:rsid w:val="00E22B6A"/>
    <w:rsid w:val="00E2344C"/>
    <w:rsid w:val="00E238B6"/>
    <w:rsid w:val="00E246DA"/>
    <w:rsid w:val="00E25911"/>
    <w:rsid w:val="00E2613E"/>
    <w:rsid w:val="00E26E73"/>
    <w:rsid w:val="00E27041"/>
    <w:rsid w:val="00E27F0C"/>
    <w:rsid w:val="00E3028C"/>
    <w:rsid w:val="00E30D71"/>
    <w:rsid w:val="00E326F7"/>
    <w:rsid w:val="00E32BF8"/>
    <w:rsid w:val="00E3325A"/>
    <w:rsid w:val="00E3467F"/>
    <w:rsid w:val="00E34D72"/>
    <w:rsid w:val="00E35148"/>
    <w:rsid w:val="00E35C1E"/>
    <w:rsid w:val="00E3691A"/>
    <w:rsid w:val="00E36E30"/>
    <w:rsid w:val="00E37B55"/>
    <w:rsid w:val="00E40BDB"/>
    <w:rsid w:val="00E414A7"/>
    <w:rsid w:val="00E41B84"/>
    <w:rsid w:val="00E41B86"/>
    <w:rsid w:val="00E41BEA"/>
    <w:rsid w:val="00E41C74"/>
    <w:rsid w:val="00E41FC1"/>
    <w:rsid w:val="00E42B88"/>
    <w:rsid w:val="00E432F8"/>
    <w:rsid w:val="00E43717"/>
    <w:rsid w:val="00E43F94"/>
    <w:rsid w:val="00E44321"/>
    <w:rsid w:val="00E45CB5"/>
    <w:rsid w:val="00E4689E"/>
    <w:rsid w:val="00E47000"/>
    <w:rsid w:val="00E47098"/>
    <w:rsid w:val="00E470DB"/>
    <w:rsid w:val="00E47F3A"/>
    <w:rsid w:val="00E502E3"/>
    <w:rsid w:val="00E50772"/>
    <w:rsid w:val="00E50A85"/>
    <w:rsid w:val="00E50DE2"/>
    <w:rsid w:val="00E51E1A"/>
    <w:rsid w:val="00E522F5"/>
    <w:rsid w:val="00E52A9A"/>
    <w:rsid w:val="00E533D6"/>
    <w:rsid w:val="00E54582"/>
    <w:rsid w:val="00E550AC"/>
    <w:rsid w:val="00E56625"/>
    <w:rsid w:val="00E61040"/>
    <w:rsid w:val="00E613B4"/>
    <w:rsid w:val="00E61976"/>
    <w:rsid w:val="00E61BCA"/>
    <w:rsid w:val="00E61BEF"/>
    <w:rsid w:val="00E61CEE"/>
    <w:rsid w:val="00E62B9F"/>
    <w:rsid w:val="00E6452D"/>
    <w:rsid w:val="00E6546B"/>
    <w:rsid w:val="00E65BD8"/>
    <w:rsid w:val="00E65D41"/>
    <w:rsid w:val="00E66C65"/>
    <w:rsid w:val="00E66DAF"/>
    <w:rsid w:val="00E702D1"/>
    <w:rsid w:val="00E703D0"/>
    <w:rsid w:val="00E71597"/>
    <w:rsid w:val="00E71B29"/>
    <w:rsid w:val="00E71B58"/>
    <w:rsid w:val="00E71FDF"/>
    <w:rsid w:val="00E72388"/>
    <w:rsid w:val="00E72CFB"/>
    <w:rsid w:val="00E747F3"/>
    <w:rsid w:val="00E74C24"/>
    <w:rsid w:val="00E74CBA"/>
    <w:rsid w:val="00E765A9"/>
    <w:rsid w:val="00E771C9"/>
    <w:rsid w:val="00E77200"/>
    <w:rsid w:val="00E80953"/>
    <w:rsid w:val="00E80CAF"/>
    <w:rsid w:val="00E80FAA"/>
    <w:rsid w:val="00E8174D"/>
    <w:rsid w:val="00E8194D"/>
    <w:rsid w:val="00E839A8"/>
    <w:rsid w:val="00E85E5B"/>
    <w:rsid w:val="00E8680E"/>
    <w:rsid w:val="00E87C6C"/>
    <w:rsid w:val="00E910CB"/>
    <w:rsid w:val="00E918A5"/>
    <w:rsid w:val="00E91DBB"/>
    <w:rsid w:val="00E92CDD"/>
    <w:rsid w:val="00E93B35"/>
    <w:rsid w:val="00E94528"/>
    <w:rsid w:val="00E94B2C"/>
    <w:rsid w:val="00E94ED4"/>
    <w:rsid w:val="00E9505D"/>
    <w:rsid w:val="00E97138"/>
    <w:rsid w:val="00E97815"/>
    <w:rsid w:val="00EA193C"/>
    <w:rsid w:val="00EA3BC9"/>
    <w:rsid w:val="00EA441E"/>
    <w:rsid w:val="00EA49BF"/>
    <w:rsid w:val="00EA6054"/>
    <w:rsid w:val="00EA67E5"/>
    <w:rsid w:val="00EA7D1F"/>
    <w:rsid w:val="00EB09A0"/>
    <w:rsid w:val="00EB16B6"/>
    <w:rsid w:val="00EB28CE"/>
    <w:rsid w:val="00EB2CDE"/>
    <w:rsid w:val="00EB305C"/>
    <w:rsid w:val="00EB352E"/>
    <w:rsid w:val="00EB3F62"/>
    <w:rsid w:val="00EB49CD"/>
    <w:rsid w:val="00EB610B"/>
    <w:rsid w:val="00EB6211"/>
    <w:rsid w:val="00EB71D5"/>
    <w:rsid w:val="00EB7AFE"/>
    <w:rsid w:val="00EB7FA1"/>
    <w:rsid w:val="00EC0C5A"/>
    <w:rsid w:val="00EC21F5"/>
    <w:rsid w:val="00EC2480"/>
    <w:rsid w:val="00EC2C62"/>
    <w:rsid w:val="00EC336C"/>
    <w:rsid w:val="00EC3B0C"/>
    <w:rsid w:val="00EC4337"/>
    <w:rsid w:val="00EC438B"/>
    <w:rsid w:val="00EC44FB"/>
    <w:rsid w:val="00EC4505"/>
    <w:rsid w:val="00EC4C0E"/>
    <w:rsid w:val="00EC5E45"/>
    <w:rsid w:val="00EC5ECE"/>
    <w:rsid w:val="00EC65E2"/>
    <w:rsid w:val="00EC6FFD"/>
    <w:rsid w:val="00ED0482"/>
    <w:rsid w:val="00ED135D"/>
    <w:rsid w:val="00ED2556"/>
    <w:rsid w:val="00ED2762"/>
    <w:rsid w:val="00ED2968"/>
    <w:rsid w:val="00ED3EFD"/>
    <w:rsid w:val="00ED3FD5"/>
    <w:rsid w:val="00ED4770"/>
    <w:rsid w:val="00ED4FFA"/>
    <w:rsid w:val="00ED5AC3"/>
    <w:rsid w:val="00ED60E9"/>
    <w:rsid w:val="00ED61AC"/>
    <w:rsid w:val="00ED6B83"/>
    <w:rsid w:val="00ED7113"/>
    <w:rsid w:val="00ED7A05"/>
    <w:rsid w:val="00EE0132"/>
    <w:rsid w:val="00EE2566"/>
    <w:rsid w:val="00EE27C8"/>
    <w:rsid w:val="00EE334A"/>
    <w:rsid w:val="00EE3E4B"/>
    <w:rsid w:val="00EE4444"/>
    <w:rsid w:val="00EE4AED"/>
    <w:rsid w:val="00EE6315"/>
    <w:rsid w:val="00EE6BC7"/>
    <w:rsid w:val="00EE7807"/>
    <w:rsid w:val="00EE7A76"/>
    <w:rsid w:val="00EF186A"/>
    <w:rsid w:val="00EF1AE8"/>
    <w:rsid w:val="00EF1F40"/>
    <w:rsid w:val="00EF2E19"/>
    <w:rsid w:val="00EF3287"/>
    <w:rsid w:val="00EF6165"/>
    <w:rsid w:val="00EF6D6A"/>
    <w:rsid w:val="00EF7005"/>
    <w:rsid w:val="00EF76D9"/>
    <w:rsid w:val="00EF7BF7"/>
    <w:rsid w:val="00F00A63"/>
    <w:rsid w:val="00F00F52"/>
    <w:rsid w:val="00F01A7D"/>
    <w:rsid w:val="00F01B29"/>
    <w:rsid w:val="00F01F12"/>
    <w:rsid w:val="00F03E66"/>
    <w:rsid w:val="00F04027"/>
    <w:rsid w:val="00F04167"/>
    <w:rsid w:val="00F04E4B"/>
    <w:rsid w:val="00F05334"/>
    <w:rsid w:val="00F05FB2"/>
    <w:rsid w:val="00F0601C"/>
    <w:rsid w:val="00F06B49"/>
    <w:rsid w:val="00F070E4"/>
    <w:rsid w:val="00F07967"/>
    <w:rsid w:val="00F07C38"/>
    <w:rsid w:val="00F11C83"/>
    <w:rsid w:val="00F11FF2"/>
    <w:rsid w:val="00F127AA"/>
    <w:rsid w:val="00F12D5B"/>
    <w:rsid w:val="00F136D2"/>
    <w:rsid w:val="00F14871"/>
    <w:rsid w:val="00F169CD"/>
    <w:rsid w:val="00F20B7A"/>
    <w:rsid w:val="00F20B7F"/>
    <w:rsid w:val="00F21B76"/>
    <w:rsid w:val="00F221B8"/>
    <w:rsid w:val="00F22BB0"/>
    <w:rsid w:val="00F23551"/>
    <w:rsid w:val="00F23D23"/>
    <w:rsid w:val="00F24390"/>
    <w:rsid w:val="00F2630C"/>
    <w:rsid w:val="00F268E1"/>
    <w:rsid w:val="00F26CDB"/>
    <w:rsid w:val="00F27189"/>
    <w:rsid w:val="00F301DF"/>
    <w:rsid w:val="00F31119"/>
    <w:rsid w:val="00F31596"/>
    <w:rsid w:val="00F31E99"/>
    <w:rsid w:val="00F31F95"/>
    <w:rsid w:val="00F3211F"/>
    <w:rsid w:val="00F3381A"/>
    <w:rsid w:val="00F33C21"/>
    <w:rsid w:val="00F33E73"/>
    <w:rsid w:val="00F348CE"/>
    <w:rsid w:val="00F3642A"/>
    <w:rsid w:val="00F36A7C"/>
    <w:rsid w:val="00F37160"/>
    <w:rsid w:val="00F40801"/>
    <w:rsid w:val="00F41A49"/>
    <w:rsid w:val="00F41A70"/>
    <w:rsid w:val="00F43939"/>
    <w:rsid w:val="00F44637"/>
    <w:rsid w:val="00F44E77"/>
    <w:rsid w:val="00F45B10"/>
    <w:rsid w:val="00F45C65"/>
    <w:rsid w:val="00F477B5"/>
    <w:rsid w:val="00F505AD"/>
    <w:rsid w:val="00F50E81"/>
    <w:rsid w:val="00F5122C"/>
    <w:rsid w:val="00F51757"/>
    <w:rsid w:val="00F520F5"/>
    <w:rsid w:val="00F53BCE"/>
    <w:rsid w:val="00F55AD9"/>
    <w:rsid w:val="00F55FAE"/>
    <w:rsid w:val="00F56A9E"/>
    <w:rsid w:val="00F5709A"/>
    <w:rsid w:val="00F576B4"/>
    <w:rsid w:val="00F57B81"/>
    <w:rsid w:val="00F60883"/>
    <w:rsid w:val="00F60BB9"/>
    <w:rsid w:val="00F61023"/>
    <w:rsid w:val="00F610FC"/>
    <w:rsid w:val="00F61937"/>
    <w:rsid w:val="00F62074"/>
    <w:rsid w:val="00F629F1"/>
    <w:rsid w:val="00F62DEA"/>
    <w:rsid w:val="00F62E07"/>
    <w:rsid w:val="00F63658"/>
    <w:rsid w:val="00F63870"/>
    <w:rsid w:val="00F64867"/>
    <w:rsid w:val="00F65400"/>
    <w:rsid w:val="00F65980"/>
    <w:rsid w:val="00F662AA"/>
    <w:rsid w:val="00F67730"/>
    <w:rsid w:val="00F6787F"/>
    <w:rsid w:val="00F704A9"/>
    <w:rsid w:val="00F70A8B"/>
    <w:rsid w:val="00F7296D"/>
    <w:rsid w:val="00F72C02"/>
    <w:rsid w:val="00F72DEA"/>
    <w:rsid w:val="00F73B7C"/>
    <w:rsid w:val="00F73D5F"/>
    <w:rsid w:val="00F7448F"/>
    <w:rsid w:val="00F748BB"/>
    <w:rsid w:val="00F752BB"/>
    <w:rsid w:val="00F76273"/>
    <w:rsid w:val="00F76BF5"/>
    <w:rsid w:val="00F7705A"/>
    <w:rsid w:val="00F7796F"/>
    <w:rsid w:val="00F77E8E"/>
    <w:rsid w:val="00F80830"/>
    <w:rsid w:val="00F80C0D"/>
    <w:rsid w:val="00F810E2"/>
    <w:rsid w:val="00F8131E"/>
    <w:rsid w:val="00F82AE4"/>
    <w:rsid w:val="00F8492F"/>
    <w:rsid w:val="00F84FF6"/>
    <w:rsid w:val="00F856EF"/>
    <w:rsid w:val="00F8755D"/>
    <w:rsid w:val="00F90720"/>
    <w:rsid w:val="00F90A52"/>
    <w:rsid w:val="00F92BCB"/>
    <w:rsid w:val="00F94D7D"/>
    <w:rsid w:val="00F95123"/>
    <w:rsid w:val="00F95220"/>
    <w:rsid w:val="00F95F34"/>
    <w:rsid w:val="00F95FF0"/>
    <w:rsid w:val="00F97564"/>
    <w:rsid w:val="00F978DC"/>
    <w:rsid w:val="00FA1C1C"/>
    <w:rsid w:val="00FA2A04"/>
    <w:rsid w:val="00FA3441"/>
    <w:rsid w:val="00FA41DB"/>
    <w:rsid w:val="00FA4E48"/>
    <w:rsid w:val="00FA6863"/>
    <w:rsid w:val="00FA7F0A"/>
    <w:rsid w:val="00FB1412"/>
    <w:rsid w:val="00FB2EA1"/>
    <w:rsid w:val="00FB3667"/>
    <w:rsid w:val="00FB4020"/>
    <w:rsid w:val="00FB48A6"/>
    <w:rsid w:val="00FB50FC"/>
    <w:rsid w:val="00FB5280"/>
    <w:rsid w:val="00FB56FD"/>
    <w:rsid w:val="00FB6EEB"/>
    <w:rsid w:val="00FB7091"/>
    <w:rsid w:val="00FB710F"/>
    <w:rsid w:val="00FB71E7"/>
    <w:rsid w:val="00FC1E24"/>
    <w:rsid w:val="00FC1FC1"/>
    <w:rsid w:val="00FC26EE"/>
    <w:rsid w:val="00FC27A3"/>
    <w:rsid w:val="00FC285A"/>
    <w:rsid w:val="00FC39C7"/>
    <w:rsid w:val="00FC3C97"/>
    <w:rsid w:val="00FC3E7D"/>
    <w:rsid w:val="00FC4A18"/>
    <w:rsid w:val="00FC5425"/>
    <w:rsid w:val="00FC5B55"/>
    <w:rsid w:val="00FD08A0"/>
    <w:rsid w:val="00FD1205"/>
    <w:rsid w:val="00FD1435"/>
    <w:rsid w:val="00FD1699"/>
    <w:rsid w:val="00FD1844"/>
    <w:rsid w:val="00FD20AE"/>
    <w:rsid w:val="00FD31D4"/>
    <w:rsid w:val="00FD41EA"/>
    <w:rsid w:val="00FD430B"/>
    <w:rsid w:val="00FD5A9A"/>
    <w:rsid w:val="00FD5B23"/>
    <w:rsid w:val="00FD67AE"/>
    <w:rsid w:val="00FE04F1"/>
    <w:rsid w:val="00FE0F5D"/>
    <w:rsid w:val="00FE1EC3"/>
    <w:rsid w:val="00FE25D5"/>
    <w:rsid w:val="00FE2C8C"/>
    <w:rsid w:val="00FE3478"/>
    <w:rsid w:val="00FE3C1F"/>
    <w:rsid w:val="00FE5193"/>
    <w:rsid w:val="00FE5FEC"/>
    <w:rsid w:val="00FE60CC"/>
    <w:rsid w:val="00FE6897"/>
    <w:rsid w:val="00FE73CF"/>
    <w:rsid w:val="00FF01C7"/>
    <w:rsid w:val="00FF074B"/>
    <w:rsid w:val="00FF2707"/>
    <w:rsid w:val="00FF28E6"/>
    <w:rsid w:val="00FF2C07"/>
    <w:rsid w:val="00FF2EB5"/>
    <w:rsid w:val="00FF30B2"/>
    <w:rsid w:val="00FF3AF5"/>
    <w:rsid w:val="00FF3BFA"/>
    <w:rsid w:val="00FF7557"/>
    <w:rsid w:val="00FF78DD"/>
    <w:rsid w:val="00FF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09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109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109B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67109B"/>
    <w:pPr>
      <w:ind w:firstLine="0"/>
    </w:pPr>
  </w:style>
  <w:style w:type="paragraph" w:customStyle="1" w:styleId="a0">
    <w:name w:val="Прижатый влево"/>
    <w:basedOn w:val="Normal"/>
    <w:next w:val="Normal"/>
    <w:uiPriority w:val="99"/>
    <w:rsid w:val="0067109B"/>
    <w:pPr>
      <w:ind w:firstLine="0"/>
      <w:jc w:val="left"/>
    </w:pPr>
  </w:style>
  <w:style w:type="paragraph" w:styleId="BodyText2">
    <w:name w:val="Body Text 2"/>
    <w:basedOn w:val="Normal"/>
    <w:link w:val="BodyText2Char"/>
    <w:uiPriority w:val="99"/>
    <w:rsid w:val="0067109B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67109B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D48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173</TotalTime>
  <Pages>4</Pages>
  <Words>1415</Words>
  <Characters>8069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2014-03-14T13:30:00Z</cp:lastPrinted>
  <dcterms:created xsi:type="dcterms:W3CDTF">2014-03-13T12:56:00Z</dcterms:created>
  <dcterms:modified xsi:type="dcterms:W3CDTF">2014-03-25T09:02:00Z</dcterms:modified>
</cp:coreProperties>
</file>